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28C9" w:rsidRDefault="005828C9" w:rsidP="005828C9">
      <w:pPr>
        <w:pStyle w:val="Title"/>
        <w:pBdr>
          <w:bottom w:val="single" w:sz="8" w:space="18" w:color="4F81BD" w:themeColor="accent1"/>
        </w:pBdr>
        <w:rPr>
          <w:color w:val="0070C0"/>
        </w:rPr>
      </w:pPr>
      <w:r w:rsidRPr="004C4756">
        <w:rPr>
          <w:noProof/>
          <w:color w:val="0070C0"/>
          <w:lang w:val="en-NZ" w:eastAsia="en-NZ" w:bidi="ar-SA"/>
        </w:rPr>
        <w:drawing>
          <wp:anchor distT="36576" distB="36576" distL="36576" distR="36576" simplePos="0" relativeHeight="251638784" behindDoc="1" locked="0" layoutInCell="1" allowOverlap="1" wp14:anchorId="3BFD1BAA" wp14:editId="781B27C4">
            <wp:simplePos x="0" y="0"/>
            <wp:positionH relativeFrom="column">
              <wp:posOffset>321310</wp:posOffset>
            </wp:positionH>
            <wp:positionV relativeFrom="paragraph">
              <wp:posOffset>-232319</wp:posOffset>
            </wp:positionV>
            <wp:extent cx="5047431" cy="2836334"/>
            <wp:effectExtent l="133350" t="114300" r="153670" b="1739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aturation sat="66000"/>
                              </a14:imgEffect>
                            </a14:imgLayer>
                          </a14:imgProps>
                        </a:ext>
                        <a:ext uri="{28A0092B-C50C-407E-A947-70E740481C1C}">
                          <a14:useLocalDpi xmlns:a14="http://schemas.microsoft.com/office/drawing/2010/main" val="0"/>
                        </a:ext>
                      </a:extLst>
                    </a:blip>
                    <a:srcRect t="15829"/>
                    <a:stretch/>
                  </pic:blipFill>
                  <pic:spPr bwMode="auto">
                    <a:xfrm>
                      <a:off x="0" y="0"/>
                      <a:ext cx="5047431" cy="28363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olor w:val="0070C0"/>
        </w:rPr>
        <w:t xml:space="preserve"> </w:t>
      </w:r>
    </w:p>
    <w:p w:rsidR="005828C9" w:rsidRDefault="005828C9" w:rsidP="005828C9">
      <w:pPr>
        <w:pStyle w:val="Title"/>
        <w:pBdr>
          <w:bottom w:val="single" w:sz="8" w:space="18" w:color="4F81BD" w:themeColor="accent1"/>
        </w:pBdr>
        <w:rPr>
          <w:color w:val="0070C0"/>
        </w:rPr>
      </w:pPr>
    </w:p>
    <w:p w:rsidR="005828C9" w:rsidRDefault="005828C9" w:rsidP="005828C9">
      <w:pPr>
        <w:pStyle w:val="Title"/>
        <w:pBdr>
          <w:bottom w:val="single" w:sz="8" w:space="18" w:color="4F81BD" w:themeColor="accent1"/>
        </w:pBdr>
        <w:rPr>
          <w:color w:val="0070C0"/>
        </w:rPr>
      </w:pPr>
    </w:p>
    <w:p w:rsidR="005828C9" w:rsidRDefault="005828C9" w:rsidP="005828C9">
      <w:pPr>
        <w:pStyle w:val="Title"/>
        <w:pBdr>
          <w:bottom w:val="single" w:sz="8" w:space="18" w:color="4F81BD" w:themeColor="accent1"/>
        </w:pBdr>
        <w:rPr>
          <w:color w:val="0070C0"/>
        </w:rPr>
      </w:pPr>
    </w:p>
    <w:p w:rsidR="005828C9" w:rsidRDefault="005828C9" w:rsidP="005828C9">
      <w:pPr>
        <w:pStyle w:val="Title"/>
        <w:pBdr>
          <w:bottom w:val="single" w:sz="8" w:space="18" w:color="4F81BD" w:themeColor="accent1"/>
        </w:pBdr>
        <w:spacing w:before="480" w:after="120"/>
        <w:rPr>
          <w:color w:val="0070C0"/>
        </w:rPr>
      </w:pPr>
    </w:p>
    <w:p w:rsidR="005828C9" w:rsidRDefault="005828C9" w:rsidP="005828C9">
      <w:pPr>
        <w:pStyle w:val="Title"/>
        <w:pBdr>
          <w:bottom w:val="single" w:sz="8" w:space="18" w:color="4F81BD" w:themeColor="accent1"/>
        </w:pBdr>
        <w:spacing w:before="480" w:after="120"/>
        <w:rPr>
          <w:color w:val="0070C0"/>
        </w:rPr>
      </w:pPr>
    </w:p>
    <w:p w:rsidR="005828C9" w:rsidRDefault="005828C9" w:rsidP="005828C9">
      <w:pPr>
        <w:pStyle w:val="Title"/>
        <w:pBdr>
          <w:bottom w:val="single" w:sz="8" w:space="18" w:color="4F81BD" w:themeColor="accent1"/>
        </w:pBdr>
        <w:tabs>
          <w:tab w:val="left" w:pos="5580"/>
        </w:tabs>
        <w:spacing w:before="480" w:after="120"/>
        <w:rPr>
          <w:color w:val="0070C0"/>
        </w:rPr>
      </w:pPr>
      <w:r>
        <w:rPr>
          <w:color w:val="0070C0"/>
        </w:rPr>
        <w:tab/>
      </w:r>
    </w:p>
    <w:p w:rsidR="005828C9" w:rsidRPr="006825EE" w:rsidRDefault="005828C9" w:rsidP="005828C9">
      <w:pPr>
        <w:jc w:val="both"/>
        <w:rPr>
          <w:rFonts w:ascii="Palatino Linotype" w:hAnsi="Palatino Linotype"/>
          <w:i/>
          <w:color w:val="7F7F7F" w:themeColor="text1" w:themeTint="80"/>
          <w:spacing w:val="-16"/>
          <w:sz w:val="36"/>
          <w:szCs w:val="36"/>
        </w:rPr>
      </w:pPr>
      <w:r w:rsidRPr="00C02B41">
        <w:rPr>
          <w:rFonts w:ascii="Palatino Linotype" w:hAnsi="Palatino Linotype"/>
          <w:i/>
          <w:color w:val="7F7F7F" w:themeColor="text1" w:themeTint="80"/>
          <w:spacing w:val="-16"/>
          <w:sz w:val="36"/>
          <w:szCs w:val="36"/>
        </w:rPr>
        <w:t xml:space="preserve">Kei </w:t>
      </w:r>
      <w:proofErr w:type="spellStart"/>
      <w:proofErr w:type="gramStart"/>
      <w:r w:rsidRPr="00C02B41">
        <w:rPr>
          <w:rFonts w:ascii="Palatino Linotype" w:hAnsi="Palatino Linotype"/>
          <w:i/>
          <w:color w:val="7F7F7F" w:themeColor="text1" w:themeTint="80"/>
          <w:spacing w:val="-16"/>
          <w:sz w:val="36"/>
          <w:szCs w:val="36"/>
        </w:rPr>
        <w:t>te</w:t>
      </w:r>
      <w:proofErr w:type="spellEnd"/>
      <w:proofErr w:type="gram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mihi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ng</w:t>
      </w:r>
      <w:r w:rsidR="00947E46"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tangata</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katoa</w:t>
      </w:r>
      <w:proofErr w:type="spellEnd"/>
      <w:r w:rsidRPr="00C02B41">
        <w:rPr>
          <w:rFonts w:ascii="Palatino Linotype" w:hAnsi="Palatino Linotype"/>
          <w:i/>
          <w:color w:val="7F7F7F" w:themeColor="text1" w:themeTint="80"/>
          <w:spacing w:val="-16"/>
          <w:sz w:val="36"/>
          <w:szCs w:val="36"/>
        </w:rPr>
        <w:t xml:space="preserve"> o to </w:t>
      </w:r>
      <w:proofErr w:type="spellStart"/>
      <w:r w:rsidRPr="00C02B41">
        <w:rPr>
          <w:rFonts w:ascii="Palatino Linotype" w:hAnsi="Palatino Linotype"/>
          <w:i/>
          <w:color w:val="7F7F7F" w:themeColor="text1" w:themeTint="80"/>
          <w:spacing w:val="-16"/>
          <w:sz w:val="36"/>
          <w:szCs w:val="36"/>
        </w:rPr>
        <w:t>t</w:t>
      </w:r>
      <w:r w:rsidR="00947E46"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tou</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kura</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wh</w:t>
      </w:r>
      <w:r w:rsidR="00947E46"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nui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T</w:t>
      </w:r>
      <w:r w:rsidR="00947E46" w:rsidRPr="00C02B41">
        <w:rPr>
          <w:rFonts w:ascii="Palatino Linotype" w:hAnsi="Palatino Linotype" w:cs="Times New Roman"/>
          <w:i/>
          <w:color w:val="7F7F7F" w:themeColor="text1" w:themeTint="80"/>
          <w:spacing w:val="-16"/>
          <w:sz w:val="36"/>
          <w:szCs w:val="36"/>
        </w:rPr>
        <w:t>ē</w:t>
      </w:r>
      <w:r w:rsidRPr="00C02B41">
        <w:rPr>
          <w:rFonts w:ascii="Palatino Linotype" w:hAnsi="Palatino Linotype"/>
          <w:i/>
          <w:color w:val="7F7F7F" w:themeColor="text1" w:themeTint="80"/>
          <w:spacing w:val="-16"/>
          <w:sz w:val="36"/>
          <w:szCs w:val="36"/>
        </w:rPr>
        <w:t>n</w:t>
      </w:r>
      <w:r w:rsidR="00C02B41"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koutou</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t</w:t>
      </w:r>
      <w:r w:rsidR="00C02B41" w:rsidRPr="00C02B41">
        <w:rPr>
          <w:rFonts w:ascii="Palatino Linotype" w:hAnsi="Palatino Linotype" w:cs="Times New Roman"/>
          <w:i/>
          <w:color w:val="7F7F7F" w:themeColor="text1" w:themeTint="80"/>
          <w:spacing w:val="-16"/>
          <w:sz w:val="36"/>
          <w:szCs w:val="36"/>
        </w:rPr>
        <w:t>ē</w:t>
      </w:r>
      <w:r w:rsidRPr="00C02B41">
        <w:rPr>
          <w:rFonts w:ascii="Palatino Linotype" w:hAnsi="Palatino Linotype"/>
          <w:i/>
          <w:color w:val="7F7F7F" w:themeColor="text1" w:themeTint="80"/>
          <w:spacing w:val="-16"/>
          <w:sz w:val="36"/>
          <w:szCs w:val="36"/>
        </w:rPr>
        <w:t>n</w:t>
      </w:r>
      <w:r w:rsidR="00C02B41"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koutou</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t</w:t>
      </w:r>
      <w:r w:rsidR="00C02B41" w:rsidRPr="00C02B41">
        <w:rPr>
          <w:rFonts w:ascii="Palatino Linotype" w:hAnsi="Palatino Linotype" w:cs="Times New Roman"/>
          <w:i/>
          <w:color w:val="7F7F7F" w:themeColor="text1" w:themeTint="80"/>
          <w:spacing w:val="-16"/>
          <w:sz w:val="36"/>
          <w:szCs w:val="36"/>
        </w:rPr>
        <w:t>ē</w:t>
      </w:r>
      <w:r w:rsidRPr="00C02B41">
        <w:rPr>
          <w:rFonts w:ascii="Palatino Linotype" w:hAnsi="Palatino Linotype"/>
          <w:i/>
          <w:color w:val="7F7F7F" w:themeColor="text1" w:themeTint="80"/>
          <w:spacing w:val="-16"/>
          <w:sz w:val="36"/>
          <w:szCs w:val="36"/>
        </w:rPr>
        <w:t>n</w:t>
      </w:r>
      <w:r w:rsidR="00C02B41"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koutou</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katoa</w:t>
      </w:r>
      <w:proofErr w:type="spellEnd"/>
      <w:r w:rsidRPr="00C02B41">
        <w:rPr>
          <w:rFonts w:ascii="Palatino Linotype" w:hAnsi="Palatino Linotype"/>
          <w:i/>
          <w:color w:val="7F7F7F" w:themeColor="text1" w:themeTint="80"/>
          <w:spacing w:val="-16"/>
          <w:sz w:val="36"/>
          <w:szCs w:val="36"/>
        </w:rPr>
        <w:t xml:space="preserve">! Ki </w:t>
      </w:r>
      <w:proofErr w:type="spellStart"/>
      <w:r w:rsidRPr="00C02B41">
        <w:rPr>
          <w:rFonts w:ascii="Palatino Linotype" w:hAnsi="Palatino Linotype"/>
          <w:i/>
          <w:color w:val="7F7F7F" w:themeColor="text1" w:themeTint="80"/>
          <w:spacing w:val="-16"/>
          <w:sz w:val="36"/>
          <w:szCs w:val="36"/>
        </w:rPr>
        <w:t>ng</w:t>
      </w:r>
      <w:r w:rsidR="00C02B41"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00C02B41"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kong</w:t>
      </w:r>
      <w:r w:rsidR="00C02B41" w:rsidRPr="00C02B41">
        <w:rPr>
          <w:rFonts w:ascii="Palatino Linotype" w:hAnsi="Palatino Linotype"/>
          <w:i/>
          <w:color w:val="7F7F7F" w:themeColor="text1" w:themeTint="80"/>
          <w:spacing w:val="-16"/>
          <w:sz w:val="36"/>
          <w:szCs w:val="36"/>
        </w:rPr>
        <w:t>ā</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hou</w:t>
      </w:r>
      <w:proofErr w:type="spellEnd"/>
      <w:r w:rsidRPr="00C02B41">
        <w:rPr>
          <w:rFonts w:ascii="Palatino Linotype" w:hAnsi="Palatino Linotype"/>
          <w:i/>
          <w:color w:val="7F7F7F" w:themeColor="text1" w:themeTint="80"/>
          <w:spacing w:val="-16"/>
          <w:sz w:val="36"/>
          <w:szCs w:val="36"/>
        </w:rPr>
        <w:t xml:space="preserve"> me o </w:t>
      </w:r>
      <w:proofErr w:type="spellStart"/>
      <w:r w:rsidRPr="00C02B41">
        <w:rPr>
          <w:rFonts w:ascii="Palatino Linotype" w:hAnsi="Palatino Linotype"/>
          <w:i/>
          <w:color w:val="7F7F7F" w:themeColor="text1" w:themeTint="80"/>
          <w:spacing w:val="-16"/>
          <w:sz w:val="36"/>
          <w:szCs w:val="36"/>
        </w:rPr>
        <w:t>t</w:t>
      </w:r>
      <w:r w:rsidR="00C02B41"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tou</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mātua</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haere</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mai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w:t>
      </w:r>
      <w:r w:rsidR="00C02B41" w:rsidRPr="00C02B41">
        <w:rPr>
          <w:rFonts w:ascii="Palatino Linotype" w:hAnsi="Palatino Linotype"/>
          <w:i/>
          <w:color w:val="7F7F7F" w:themeColor="text1" w:themeTint="80"/>
          <w:spacing w:val="-16"/>
          <w:sz w:val="36"/>
          <w:szCs w:val="36"/>
        </w:rPr>
        <w:t>ī</w:t>
      </w:r>
      <w:proofErr w:type="spellEnd"/>
      <w:r w:rsidRPr="00C02B41">
        <w:rPr>
          <w:rFonts w:ascii="Palatino Linotype" w:hAnsi="Palatino Linotype"/>
          <w:i/>
          <w:color w:val="7F7F7F" w:themeColor="text1" w:themeTint="80"/>
          <w:spacing w:val="-16"/>
          <w:sz w:val="36"/>
          <w:szCs w:val="36"/>
        </w:rPr>
        <w:t xml:space="preserve"> roto </w:t>
      </w:r>
      <w:proofErr w:type="spellStart"/>
      <w:r w:rsidRPr="00C02B41">
        <w:rPr>
          <w:rFonts w:ascii="Palatino Linotype" w:hAnsi="Palatino Linotype"/>
          <w:i/>
          <w:color w:val="7F7F7F" w:themeColor="text1" w:themeTint="80"/>
          <w:spacing w:val="-16"/>
          <w:sz w:val="36"/>
          <w:szCs w:val="36"/>
        </w:rPr>
        <w:t>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tenei</w:t>
      </w:r>
      <w:proofErr w:type="spell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wh</w:t>
      </w:r>
      <w:r w:rsidR="00C02B41"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nau</w:t>
      </w:r>
      <w:proofErr w:type="spellEnd"/>
      <w:r w:rsidRPr="00C02B41">
        <w:rPr>
          <w:rFonts w:ascii="Palatino Linotype" w:hAnsi="Palatino Linotype"/>
          <w:i/>
          <w:color w:val="7F7F7F" w:themeColor="text1" w:themeTint="80"/>
          <w:spacing w:val="-16"/>
          <w:sz w:val="36"/>
          <w:szCs w:val="36"/>
        </w:rPr>
        <w:t xml:space="preserve"> </w:t>
      </w:r>
      <w:r w:rsidR="00C02B41" w:rsidRPr="00C02B41">
        <w:rPr>
          <w:rFonts w:ascii="Palatino Linotype" w:hAnsi="Palatino Linotype"/>
          <w:i/>
          <w:color w:val="7F7F7F" w:themeColor="text1" w:themeTint="80"/>
          <w:spacing w:val="-16"/>
          <w:sz w:val="36"/>
          <w:szCs w:val="36"/>
        </w:rPr>
        <w:t>ō</w:t>
      </w:r>
      <w:r w:rsidRPr="00C02B41">
        <w:rPr>
          <w:rFonts w:ascii="Palatino Linotype" w:hAnsi="Palatino Linotype"/>
          <w:i/>
          <w:color w:val="7F7F7F" w:themeColor="text1" w:themeTint="80"/>
          <w:spacing w:val="-16"/>
          <w:sz w:val="36"/>
          <w:szCs w:val="36"/>
        </w:rPr>
        <w:t xml:space="preserve"> </w:t>
      </w:r>
      <w:proofErr w:type="spellStart"/>
      <w:proofErr w:type="gramStart"/>
      <w:r w:rsidRPr="00C02B41">
        <w:rPr>
          <w:rFonts w:ascii="Palatino Linotype" w:hAnsi="Palatino Linotype"/>
          <w:i/>
          <w:color w:val="7F7F7F" w:themeColor="text1" w:themeTint="80"/>
          <w:spacing w:val="-16"/>
          <w:sz w:val="36"/>
          <w:szCs w:val="36"/>
        </w:rPr>
        <w:t>te</w:t>
      </w:r>
      <w:proofErr w:type="spellEnd"/>
      <w:proofErr w:type="gramEnd"/>
      <w:r w:rsidRPr="00C02B41">
        <w:rPr>
          <w:rFonts w:ascii="Palatino Linotype" w:hAnsi="Palatino Linotype"/>
          <w:i/>
          <w:color w:val="7F7F7F" w:themeColor="text1" w:themeTint="80"/>
          <w:spacing w:val="-16"/>
          <w:sz w:val="36"/>
          <w:szCs w:val="36"/>
        </w:rPr>
        <w:t xml:space="preserve"> </w:t>
      </w:r>
      <w:proofErr w:type="spellStart"/>
      <w:r w:rsidRPr="00C02B41">
        <w:rPr>
          <w:rFonts w:ascii="Palatino Linotype" w:hAnsi="Palatino Linotype"/>
          <w:i/>
          <w:color w:val="7F7F7F" w:themeColor="text1" w:themeTint="80"/>
          <w:spacing w:val="-16"/>
          <w:sz w:val="36"/>
          <w:szCs w:val="36"/>
        </w:rPr>
        <w:t>K</w:t>
      </w:r>
      <w:r w:rsidR="00C02B41" w:rsidRPr="00C02B41">
        <w:rPr>
          <w:rFonts w:ascii="Palatino Linotype" w:hAnsi="Palatino Linotype"/>
          <w:i/>
          <w:color w:val="7F7F7F" w:themeColor="text1" w:themeTint="80"/>
          <w:spacing w:val="-16"/>
          <w:sz w:val="36"/>
          <w:szCs w:val="36"/>
        </w:rPr>
        <w:t>ā</w:t>
      </w:r>
      <w:r w:rsidRPr="00C02B41">
        <w:rPr>
          <w:rFonts w:ascii="Palatino Linotype" w:hAnsi="Palatino Linotype"/>
          <w:i/>
          <w:color w:val="7F7F7F" w:themeColor="text1" w:themeTint="80"/>
          <w:spacing w:val="-16"/>
          <w:sz w:val="36"/>
          <w:szCs w:val="36"/>
        </w:rPr>
        <w:t>reti</w:t>
      </w:r>
      <w:proofErr w:type="spellEnd"/>
      <w:r w:rsidRPr="00C02B41">
        <w:rPr>
          <w:rFonts w:ascii="Palatino Linotype" w:hAnsi="Palatino Linotype"/>
          <w:i/>
          <w:color w:val="7F7F7F" w:themeColor="text1" w:themeTint="80"/>
          <w:spacing w:val="-16"/>
          <w:sz w:val="36"/>
          <w:szCs w:val="36"/>
        </w:rPr>
        <w:t xml:space="preserve"> o </w:t>
      </w:r>
      <w:proofErr w:type="spellStart"/>
      <w:r w:rsidRPr="00C02B41">
        <w:rPr>
          <w:rFonts w:ascii="Palatino Linotype" w:hAnsi="Palatino Linotype"/>
          <w:i/>
          <w:color w:val="7F7F7F" w:themeColor="text1" w:themeTint="80"/>
          <w:spacing w:val="-16"/>
          <w:sz w:val="36"/>
          <w:szCs w:val="36"/>
        </w:rPr>
        <w:t>Pu</w:t>
      </w:r>
      <w:r w:rsidR="00C02B41" w:rsidRPr="00C02B41">
        <w:rPr>
          <w:rFonts w:ascii="Palatino Linotype" w:hAnsi="Palatino Linotype"/>
          <w:i/>
          <w:color w:val="7F7F7F" w:themeColor="text1" w:themeTint="80"/>
          <w:spacing w:val="-16"/>
          <w:sz w:val="36"/>
          <w:szCs w:val="36"/>
        </w:rPr>
        <w:t>t</w:t>
      </w:r>
      <w:r w:rsidRPr="00C02B41">
        <w:rPr>
          <w:rFonts w:ascii="Palatino Linotype" w:hAnsi="Palatino Linotype"/>
          <w:i/>
          <w:color w:val="7F7F7F" w:themeColor="text1" w:themeTint="80"/>
          <w:spacing w:val="-16"/>
          <w:sz w:val="36"/>
          <w:szCs w:val="36"/>
        </w:rPr>
        <w:t>aruru</w:t>
      </w:r>
      <w:proofErr w:type="spellEnd"/>
      <w:r w:rsidRPr="006825EE">
        <w:rPr>
          <w:rFonts w:ascii="Palatino Linotype" w:hAnsi="Palatino Linotype"/>
          <w:i/>
          <w:color w:val="7F7F7F" w:themeColor="text1" w:themeTint="80"/>
          <w:spacing w:val="-16"/>
          <w:sz w:val="36"/>
          <w:szCs w:val="36"/>
        </w:rPr>
        <w:t>.</w:t>
      </w:r>
    </w:p>
    <w:p w:rsidR="005828C9" w:rsidRDefault="005828C9" w:rsidP="005828C9">
      <w:pPr>
        <w:jc w:val="both"/>
        <w:rPr>
          <w:b/>
          <w:sz w:val="28"/>
        </w:rPr>
      </w:pPr>
    </w:p>
    <w:p w:rsidR="005828C9" w:rsidRDefault="005828C9" w:rsidP="005828C9">
      <w:pPr>
        <w:jc w:val="both"/>
        <w:rPr>
          <w:b/>
          <w:sz w:val="28"/>
        </w:rPr>
      </w:pPr>
    </w:p>
    <w:p w:rsidR="005828C9" w:rsidRPr="00351E12" w:rsidRDefault="005828C9" w:rsidP="005828C9">
      <w:pPr>
        <w:spacing w:after="240"/>
        <w:jc w:val="both"/>
        <w:rPr>
          <w:b/>
          <w:color w:val="0070C0"/>
          <w:sz w:val="36"/>
          <w:szCs w:val="36"/>
        </w:rPr>
      </w:pPr>
      <w:r>
        <w:rPr>
          <w:b/>
          <w:color w:val="0070C0"/>
          <w:sz w:val="36"/>
          <w:szCs w:val="36"/>
        </w:rPr>
        <w:t>WELCOME MESSAGE FROM THE PRINCIPAL</w:t>
      </w:r>
    </w:p>
    <w:p w:rsidR="005828C9" w:rsidRDefault="005828C9" w:rsidP="005828C9">
      <w:pPr>
        <w:spacing w:after="120"/>
        <w:jc w:val="both"/>
      </w:pPr>
      <w:r>
        <w:t xml:space="preserve">Welcome to </w:t>
      </w:r>
      <w:proofErr w:type="spellStart"/>
      <w:r>
        <w:t>Putaruru</w:t>
      </w:r>
      <w:proofErr w:type="spellEnd"/>
      <w:r>
        <w:t xml:space="preserve"> College. Our vision is to be a “</w:t>
      </w:r>
      <w:r w:rsidRPr="00133754">
        <w:rPr>
          <w:b/>
        </w:rPr>
        <w:t>community in which each member has the confidence to feel and be connected, as actively involved life-long learners</w:t>
      </w:r>
      <w:r>
        <w:t xml:space="preserve">”. Welcome to that community! </w:t>
      </w:r>
      <w:proofErr w:type="spellStart"/>
      <w:r>
        <w:t>Putaruru</w:t>
      </w:r>
      <w:proofErr w:type="spellEnd"/>
      <w:r>
        <w:t xml:space="preserve"> College aims to provide a quality education to each and every student in a safe, stimulating and nurturing environment. Through our wide range of subject choice and innovative </w:t>
      </w:r>
      <w:proofErr w:type="spellStart"/>
      <w:r>
        <w:t>programmes</w:t>
      </w:r>
      <w:proofErr w:type="spellEnd"/>
      <w:r>
        <w:t xml:space="preserve">, effective pastoral support and guidance network, we ensure that our students’ </w:t>
      </w:r>
      <w:r w:rsidRPr="00133754">
        <w:rPr>
          <w:b/>
        </w:rPr>
        <w:t>minds</w:t>
      </w:r>
      <w:r>
        <w:t xml:space="preserve"> are challenged and extended. Through our varied sport and outdoor activities, we ensure that students’ </w:t>
      </w:r>
      <w:r w:rsidRPr="00133754">
        <w:rPr>
          <w:b/>
        </w:rPr>
        <w:t>bodies</w:t>
      </w:r>
      <w:r>
        <w:rPr>
          <w:b/>
        </w:rPr>
        <w:t xml:space="preserve"> </w:t>
      </w:r>
      <w:r w:rsidRPr="00133754">
        <w:t>are</w:t>
      </w:r>
      <w:r>
        <w:t xml:space="preserve"> trained and developed. And, through our extensive multi-cultural </w:t>
      </w:r>
      <w:proofErr w:type="spellStart"/>
      <w:r>
        <w:t>programmes</w:t>
      </w:r>
      <w:proofErr w:type="spellEnd"/>
      <w:r>
        <w:t xml:space="preserve">, dramatic performances, the arts, and a host of extra-curricular activities, we ensure that students’ </w:t>
      </w:r>
      <w:r w:rsidRPr="00133754">
        <w:rPr>
          <w:b/>
        </w:rPr>
        <w:t>hearts</w:t>
      </w:r>
      <w:r>
        <w:rPr>
          <w:b/>
        </w:rPr>
        <w:t xml:space="preserve"> </w:t>
      </w:r>
      <w:r w:rsidRPr="00D4444A">
        <w:t>are nurtured</w:t>
      </w:r>
      <w:r>
        <w:t xml:space="preserve">. Our mission, then, is to inspire our students to </w:t>
      </w:r>
      <w:r w:rsidRPr="0016493B">
        <w:rPr>
          <w:b/>
        </w:rPr>
        <w:t>strive for excellence</w:t>
      </w:r>
      <w:r>
        <w:t xml:space="preserve"> – to be the best that they can be – to be curious about the world around them – to seek to grow their knowledge, enhance their skills, and develop their character and values. This, we believe, will enable them to become true </w:t>
      </w:r>
      <w:r w:rsidRPr="00D4444A">
        <w:rPr>
          <w:b/>
        </w:rPr>
        <w:t>life-long learners</w:t>
      </w:r>
      <w:r>
        <w:t xml:space="preserve">. </w:t>
      </w:r>
    </w:p>
    <w:p w:rsidR="005828C9" w:rsidRDefault="005828C9" w:rsidP="005828C9">
      <w:pPr>
        <w:tabs>
          <w:tab w:val="left" w:pos="5190"/>
        </w:tabs>
      </w:pPr>
      <w:r>
        <w:rPr>
          <w:noProof/>
          <w:lang w:val="en-NZ" w:eastAsia="en-NZ" w:bidi="ar-SA"/>
        </w:rPr>
        <w:drawing>
          <wp:anchor distT="0" distB="0" distL="114300" distR="114300" simplePos="0" relativeHeight="251636736" behindDoc="0" locked="0" layoutInCell="1" allowOverlap="1" wp14:anchorId="4B31374E" wp14:editId="3A238F4A">
            <wp:simplePos x="0" y="0"/>
            <wp:positionH relativeFrom="column">
              <wp:posOffset>-50800</wp:posOffset>
            </wp:positionH>
            <wp:positionV relativeFrom="paragraph">
              <wp:posOffset>171450</wp:posOffset>
            </wp:positionV>
            <wp:extent cx="2438400" cy="956310"/>
            <wp:effectExtent l="0" t="0" r="0" b="0"/>
            <wp:wrapNone/>
            <wp:docPr id="1" name="Picture 0" descr="Prinsig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nsignature.jpg"/>
                    <pic:cNvPicPr/>
                  </pic:nvPicPr>
                  <pic:blipFill>
                    <a:blip r:embed="rId10" cstate="print">
                      <a:clrChange>
                        <a:clrFrom>
                          <a:srgbClr val="FFFFFF"/>
                        </a:clrFrom>
                        <a:clrTo>
                          <a:srgbClr val="FFFFFF">
                            <a:alpha val="0"/>
                          </a:srgbClr>
                        </a:clrTo>
                      </a:clrChange>
                    </a:blip>
                    <a:stretch>
                      <a:fillRect/>
                    </a:stretch>
                  </pic:blipFill>
                  <pic:spPr>
                    <a:xfrm>
                      <a:off x="0" y="0"/>
                      <a:ext cx="2438400" cy="956310"/>
                    </a:xfrm>
                    <a:prstGeom prst="rect">
                      <a:avLst/>
                    </a:prstGeom>
                  </pic:spPr>
                </pic:pic>
              </a:graphicData>
            </a:graphic>
            <wp14:sizeRelH relativeFrom="margin">
              <wp14:pctWidth>0</wp14:pctWidth>
            </wp14:sizeRelH>
            <wp14:sizeRelV relativeFrom="margin">
              <wp14:pctHeight>0</wp14:pctHeight>
            </wp14:sizeRelV>
          </wp:anchor>
        </w:drawing>
      </w:r>
    </w:p>
    <w:p w:rsidR="005828C9" w:rsidRDefault="005828C9" w:rsidP="005828C9">
      <w:pPr>
        <w:tabs>
          <w:tab w:val="left" w:pos="5190"/>
        </w:tabs>
      </w:pPr>
    </w:p>
    <w:p w:rsidR="005828C9" w:rsidRDefault="005828C9" w:rsidP="005828C9">
      <w:pPr>
        <w:tabs>
          <w:tab w:val="left" w:pos="5190"/>
        </w:tabs>
      </w:pPr>
    </w:p>
    <w:p w:rsidR="005828C9" w:rsidRDefault="005828C9" w:rsidP="005828C9">
      <w:pPr>
        <w:tabs>
          <w:tab w:val="left" w:pos="5190"/>
        </w:tabs>
      </w:pPr>
    </w:p>
    <w:p w:rsidR="005828C9" w:rsidRDefault="005828C9" w:rsidP="005828C9">
      <w:pPr>
        <w:tabs>
          <w:tab w:val="left" w:pos="5190"/>
        </w:tabs>
      </w:pPr>
    </w:p>
    <w:p w:rsidR="005828C9" w:rsidRDefault="005828C9" w:rsidP="005828C9">
      <w:pPr>
        <w:ind w:left="4678"/>
      </w:pPr>
    </w:p>
    <w:p w:rsidR="005828C9" w:rsidRDefault="005828C9" w:rsidP="005828C9">
      <w:pPr>
        <w:ind w:left="4678"/>
      </w:pPr>
    </w:p>
    <w:p w:rsidR="005828C9" w:rsidRDefault="005828C9" w:rsidP="005828C9">
      <w:r>
        <w:rPr>
          <w:noProof/>
          <w:lang w:val="en-NZ" w:eastAsia="en-NZ" w:bidi="ar-SA"/>
        </w:rPr>
        <mc:AlternateContent>
          <mc:Choice Requires="wps">
            <w:drawing>
              <wp:anchor distT="0" distB="0" distL="114300" distR="114300" simplePos="0" relativeHeight="251639808" behindDoc="0" locked="0" layoutInCell="1" allowOverlap="1" wp14:anchorId="43F07532" wp14:editId="7ACCDBFF">
                <wp:simplePos x="0" y="0"/>
                <wp:positionH relativeFrom="column">
                  <wp:posOffset>1270</wp:posOffset>
                </wp:positionH>
                <wp:positionV relativeFrom="paragraph">
                  <wp:posOffset>912495</wp:posOffset>
                </wp:positionV>
                <wp:extent cx="2732405" cy="246380"/>
                <wp:effectExtent l="1270" t="0" r="0" b="3175"/>
                <wp:wrapNone/>
                <wp:docPr id="20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240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4C4756" w:rsidRDefault="00947E46" w:rsidP="005828C9">
                            <w:pPr>
                              <w:jc w:val="center"/>
                              <w:rPr>
                                <w:i/>
                                <w:color w:val="215868" w:themeColor="accent5" w:themeShade="80"/>
                                <w:sz w:val="20"/>
                                <w:szCs w:val="2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3F07532" id="_x0000_t202" coordsize="21600,21600" o:spt="202" path="m,l,21600r21600,l21600,xe">
                <v:stroke joinstyle="miter"/>
                <v:path gradientshapeok="t" o:connecttype="rect"/>
              </v:shapetype>
              <v:shape id="Text Box 3" o:spid="_x0000_s1026" type="#_x0000_t202" style="position:absolute;margin-left:.1pt;margin-top:71.85pt;width:215.15pt;height:19.4pt;z-index:2516398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kyItwIAALs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" filled="f" stroked="f">
                <v:textbox style="mso-fit-shape-to-text:t">
                  <w:txbxContent>
                    <w:p w:rsidR="00947E46" w:rsidRPr="004C4756" w:rsidRDefault="00947E46" w:rsidP="005828C9">
                      <w:pPr>
                        <w:jc w:val="center"/>
                        <w:rPr>
                          <w:i/>
                          <w:color w:val="215868" w:themeColor="accent5" w:themeShade="80"/>
                          <w:sz w:val="20"/>
                          <w:szCs w:val="20"/>
                        </w:rPr>
                      </w:pPr>
                    </w:p>
                  </w:txbxContent>
                </v:textbox>
              </v:shape>
            </w:pict>
          </mc:Fallback>
        </mc:AlternateContent>
      </w:r>
      <w:proofErr w:type="spellStart"/>
      <w:r>
        <w:t>Mr</w:t>
      </w:r>
      <w:proofErr w:type="spellEnd"/>
      <w:r>
        <w:t xml:space="preserve"> Mike </w:t>
      </w:r>
      <w:proofErr w:type="spellStart"/>
      <w:r>
        <w:t>Ronke</w:t>
      </w:r>
      <w:proofErr w:type="spellEnd"/>
      <w:r>
        <w:t xml:space="preserve"> – PRINCIPAL</w:t>
      </w:r>
      <w:r>
        <w:br w:type="page"/>
      </w:r>
    </w:p>
    <w:p w:rsidR="005828C9" w:rsidRPr="00351E12" w:rsidRDefault="005828C9" w:rsidP="005828C9">
      <w:pPr>
        <w:spacing w:after="240"/>
        <w:jc w:val="both"/>
        <w:rPr>
          <w:b/>
          <w:color w:val="0070C0"/>
          <w:sz w:val="36"/>
          <w:szCs w:val="36"/>
        </w:rPr>
      </w:pPr>
      <w:r w:rsidRPr="00351E12">
        <w:rPr>
          <w:b/>
          <w:color w:val="0070C0"/>
          <w:sz w:val="36"/>
          <w:szCs w:val="36"/>
        </w:rPr>
        <w:lastRenderedPageBreak/>
        <w:t xml:space="preserve">OUR </w:t>
      </w:r>
      <w:r>
        <w:rPr>
          <w:b/>
          <w:color w:val="0070C0"/>
          <w:sz w:val="36"/>
          <w:szCs w:val="36"/>
        </w:rPr>
        <w:t>HISTORY</w:t>
      </w:r>
    </w:p>
    <w:p w:rsidR="005828C9" w:rsidRDefault="005828C9" w:rsidP="005828C9">
      <w:pPr>
        <w:spacing w:after="120"/>
        <w:jc w:val="both"/>
      </w:pPr>
      <w:proofErr w:type="spellStart"/>
      <w:r>
        <w:t>Putaruru</w:t>
      </w:r>
      <w:proofErr w:type="spellEnd"/>
      <w:r>
        <w:t xml:space="preserve"> College opened at the beginning of 2004 after a review of education in the </w:t>
      </w:r>
      <w:proofErr w:type="spellStart"/>
      <w:r>
        <w:t>Putaruru</w:t>
      </w:r>
      <w:proofErr w:type="spellEnd"/>
      <w:r>
        <w:t xml:space="preserve"> district. With the town’s population declining it was decided to merge </w:t>
      </w:r>
      <w:proofErr w:type="spellStart"/>
      <w:r>
        <w:t>Putaruru</w:t>
      </w:r>
      <w:proofErr w:type="spellEnd"/>
      <w:r>
        <w:t xml:space="preserve"> High School and </w:t>
      </w:r>
      <w:proofErr w:type="spellStart"/>
      <w:r>
        <w:t>Putaruru</w:t>
      </w:r>
      <w:proofErr w:type="spellEnd"/>
      <w:r>
        <w:t xml:space="preserve"> Intermediate schools to create one school which would cater for the learning needs of students from Year 7 through to Year 13.</w:t>
      </w:r>
    </w:p>
    <w:p w:rsidR="005828C9" w:rsidRDefault="005828C9" w:rsidP="005828C9">
      <w:pPr>
        <w:spacing w:after="120"/>
        <w:jc w:val="both"/>
      </w:pPr>
      <w:proofErr w:type="spellStart"/>
      <w:r>
        <w:t>Putaruru</w:t>
      </w:r>
      <w:proofErr w:type="spellEnd"/>
      <w:r>
        <w:t xml:space="preserve"> High School had operated on this site since relocation in 1947 from the Library in town. 1961, catering for the needs of high school students, while </w:t>
      </w:r>
      <w:proofErr w:type="spellStart"/>
      <w:r>
        <w:t>Putaruru</w:t>
      </w:r>
      <w:proofErr w:type="spellEnd"/>
      <w:r>
        <w:t xml:space="preserve"> Intermediate had been based across town for Year 7 and 8 students since 1976.. After an initial settling-in period getting to grips with the logistics of timetabling and housing an extra 200 pupils, the school has evolved into a college that we are all proud of. And in the nature of education, we will keep evolving to keep up with a changing world to meet the needs of our students and community.</w:t>
      </w:r>
    </w:p>
    <w:p w:rsidR="005828C9" w:rsidRDefault="005828C9" w:rsidP="005828C9"/>
    <w:p w:rsidR="005828C9" w:rsidRDefault="005828C9" w:rsidP="005828C9"/>
    <w:p w:rsidR="005828C9" w:rsidRDefault="005828C9" w:rsidP="005828C9"/>
    <w:p w:rsidR="005828C9" w:rsidRDefault="005828C9" w:rsidP="005828C9">
      <w:pPr>
        <w:spacing w:after="240"/>
        <w:jc w:val="both"/>
      </w:pPr>
      <w:r>
        <w:rPr>
          <w:b/>
          <w:noProof/>
          <w:color w:val="0070C0"/>
          <w:sz w:val="36"/>
          <w:szCs w:val="36"/>
          <w:lang w:val="en-NZ" w:eastAsia="en-NZ" w:bidi="ar-SA"/>
        </w:rPr>
        <w:drawing>
          <wp:anchor distT="0" distB="0" distL="180340" distR="114300" simplePos="0" relativeHeight="251640832" behindDoc="0" locked="0" layoutInCell="1" allowOverlap="1" wp14:anchorId="54FE7E6D" wp14:editId="4244EEC5">
            <wp:simplePos x="0" y="0"/>
            <wp:positionH relativeFrom="column">
              <wp:posOffset>2083435</wp:posOffset>
            </wp:positionH>
            <wp:positionV relativeFrom="paragraph">
              <wp:posOffset>215900</wp:posOffset>
            </wp:positionV>
            <wp:extent cx="1680845" cy="2209800"/>
            <wp:effectExtent l="0" t="0" r="0" b="0"/>
            <wp:wrapSquare wrapText="bothSides"/>
            <wp:docPr id="5" name="Picture 2" descr="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Logo"/>
                    <pic:cNvPicPr>
                      <a:picLocks noChangeAspect="1" noChangeArrowheads="1"/>
                    </pic:cNvPicPr>
                  </pic:nvPicPr>
                  <pic:blipFill>
                    <a:blip r:embed="rId11" cstate="print"/>
                    <a:srcRect r="8176"/>
                    <a:stretch>
                      <a:fillRect/>
                    </a:stretch>
                  </pic:blipFill>
                  <pic:spPr bwMode="auto">
                    <a:xfrm>
                      <a:off x="0" y="0"/>
                      <a:ext cx="1680845" cy="2209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Default="005828C9" w:rsidP="005828C9">
      <w:pPr>
        <w:spacing w:after="240"/>
        <w:jc w:val="both"/>
      </w:pPr>
    </w:p>
    <w:p w:rsidR="005828C9" w:rsidRPr="00351E12" w:rsidRDefault="005828C9" w:rsidP="005828C9">
      <w:pPr>
        <w:spacing w:after="240"/>
        <w:jc w:val="both"/>
        <w:rPr>
          <w:b/>
          <w:color w:val="0070C0"/>
          <w:sz w:val="36"/>
          <w:szCs w:val="36"/>
        </w:rPr>
      </w:pPr>
      <w:r w:rsidRPr="00351E12">
        <w:rPr>
          <w:b/>
          <w:color w:val="0070C0"/>
          <w:sz w:val="36"/>
          <w:szCs w:val="36"/>
        </w:rPr>
        <w:t xml:space="preserve">OUR </w:t>
      </w:r>
      <w:r>
        <w:rPr>
          <w:b/>
          <w:color w:val="0070C0"/>
          <w:sz w:val="36"/>
          <w:szCs w:val="36"/>
        </w:rPr>
        <w:t>LOGO</w:t>
      </w:r>
    </w:p>
    <w:p w:rsidR="005828C9" w:rsidRDefault="005828C9" w:rsidP="005828C9">
      <w:pPr>
        <w:spacing w:after="120"/>
      </w:pPr>
      <w:r>
        <w:t xml:space="preserve">The logo of </w:t>
      </w:r>
      <w:proofErr w:type="spellStart"/>
      <w:r>
        <w:t>Putaruru</w:t>
      </w:r>
      <w:proofErr w:type="spellEnd"/>
      <w:r>
        <w:t xml:space="preserve"> College uses the motif of the Koru. This is the shape of the unfurling fern frond and carries the symbolism of growth, learning and new life. Our logo uses the two koru that have the rounded topography of the rolling hills that make up our geographical setting. The two shades of green grow from the greens of two of the major land industries in the South Waikato – pastoral farming and forestry. </w:t>
      </w:r>
    </w:p>
    <w:p w:rsidR="005828C9" w:rsidRDefault="005828C9" w:rsidP="005828C9">
      <w:pPr>
        <w:spacing w:after="120"/>
      </w:pPr>
      <w:r>
        <w:t xml:space="preserve">The two koru also make the initials of our school – </w:t>
      </w:r>
      <w:r w:rsidRPr="00351E12">
        <w:rPr>
          <w:b/>
        </w:rPr>
        <w:t>PC</w:t>
      </w:r>
      <w:r>
        <w:t xml:space="preserve"> </w:t>
      </w:r>
      <w:proofErr w:type="spellStart"/>
      <w:r>
        <w:t>Putaruru</w:t>
      </w:r>
      <w:proofErr w:type="spellEnd"/>
      <w:r>
        <w:t xml:space="preserve"> College.</w:t>
      </w:r>
    </w:p>
    <w:p w:rsidR="005828C9" w:rsidRDefault="005828C9" w:rsidP="005828C9">
      <w:pPr>
        <w:spacing w:after="120"/>
      </w:pPr>
      <w:r>
        <w:t>The blue links the school to the area’s many waters. Our school houses are named after local waterways and the district is becoming more and more synonymous with the clear, clean and life-giving waters of the regions’ streams and rivers.</w:t>
      </w:r>
    </w:p>
    <w:p w:rsidR="005828C9" w:rsidRPr="00C02B41" w:rsidRDefault="005828C9" w:rsidP="005828C9">
      <w:pPr>
        <w:rPr>
          <w:b/>
        </w:rPr>
      </w:pPr>
      <w:r>
        <w:t xml:space="preserve">The logo also incorporates the school’s motto and vision – </w:t>
      </w:r>
      <w:r w:rsidRPr="00351E12">
        <w:rPr>
          <w:b/>
        </w:rPr>
        <w:t>Learning for Life</w:t>
      </w:r>
      <w:r w:rsidRPr="00C02B41">
        <w:rPr>
          <w:b/>
        </w:rPr>
        <w:t>.</w:t>
      </w:r>
      <w:r w:rsidR="00C02B41" w:rsidRPr="00C02B41">
        <w:rPr>
          <w:b/>
        </w:rPr>
        <w:t xml:space="preserve"> </w:t>
      </w:r>
      <w:proofErr w:type="spellStart"/>
      <w:r w:rsidR="00C02B41" w:rsidRPr="00C02B41">
        <w:rPr>
          <w:b/>
        </w:rPr>
        <w:t>Ako</w:t>
      </w:r>
      <w:proofErr w:type="spellEnd"/>
      <w:r w:rsidR="00C02B41" w:rsidRPr="00C02B41">
        <w:rPr>
          <w:b/>
        </w:rPr>
        <w:t xml:space="preserve"> </w:t>
      </w:r>
      <w:proofErr w:type="spellStart"/>
      <w:r w:rsidR="00C02B41" w:rsidRPr="00C02B41">
        <w:rPr>
          <w:b/>
        </w:rPr>
        <w:t>mo</w:t>
      </w:r>
      <w:proofErr w:type="spellEnd"/>
      <w:r w:rsidR="00C02B41" w:rsidRPr="00C02B41">
        <w:rPr>
          <w:b/>
        </w:rPr>
        <w:t xml:space="preserve"> </w:t>
      </w:r>
      <w:proofErr w:type="spellStart"/>
      <w:proofErr w:type="gramStart"/>
      <w:r w:rsidR="00C02B41" w:rsidRPr="00C02B41">
        <w:rPr>
          <w:b/>
        </w:rPr>
        <w:t>te</w:t>
      </w:r>
      <w:proofErr w:type="spellEnd"/>
      <w:proofErr w:type="gramEnd"/>
      <w:r w:rsidR="00C02B41" w:rsidRPr="00C02B41">
        <w:rPr>
          <w:b/>
        </w:rPr>
        <w:t xml:space="preserve"> Ora</w:t>
      </w:r>
    </w:p>
    <w:p w:rsidR="005828C9" w:rsidRDefault="005828C9" w:rsidP="005828C9"/>
    <w:p w:rsidR="005828C9" w:rsidRDefault="005828C9" w:rsidP="005828C9"/>
    <w:p w:rsidR="005828C9" w:rsidRDefault="005828C9" w:rsidP="005828C9"/>
    <w:p w:rsidR="005828C9" w:rsidRDefault="005828C9" w:rsidP="005828C9"/>
    <w:p w:rsidR="005828C9" w:rsidRPr="00351E12" w:rsidRDefault="005828C9" w:rsidP="005828C9">
      <w:pPr>
        <w:spacing w:after="240"/>
        <w:jc w:val="both"/>
        <w:rPr>
          <w:b/>
          <w:color w:val="0070C0"/>
          <w:sz w:val="36"/>
          <w:szCs w:val="36"/>
        </w:rPr>
      </w:pPr>
      <w:r w:rsidRPr="00351E12">
        <w:rPr>
          <w:b/>
          <w:color w:val="0070C0"/>
          <w:sz w:val="36"/>
          <w:szCs w:val="36"/>
        </w:rPr>
        <w:t>PUTARURU COLLEGE</w:t>
      </w:r>
    </w:p>
    <w:p w:rsidR="005828C9" w:rsidRDefault="005828C9" w:rsidP="005828C9">
      <w:pPr>
        <w:spacing w:after="120"/>
      </w:pPr>
      <w:r>
        <w:t xml:space="preserve">Our motto is </w:t>
      </w:r>
      <w:r w:rsidRPr="006227B5">
        <w:rPr>
          <w:b/>
        </w:rPr>
        <w:t>Learning for Life</w:t>
      </w:r>
      <w:r>
        <w:t xml:space="preserve"> and we are a school that:</w:t>
      </w:r>
    </w:p>
    <w:p w:rsidR="005828C9" w:rsidRDefault="005828C9" w:rsidP="005828C9">
      <w:pPr>
        <w:pStyle w:val="ListParagraph"/>
        <w:numPr>
          <w:ilvl w:val="0"/>
          <w:numId w:val="1"/>
        </w:numPr>
        <w:ind w:left="284" w:hanging="284"/>
      </w:pPr>
      <w:proofErr w:type="gramStart"/>
      <w:r>
        <w:t>provides</w:t>
      </w:r>
      <w:proofErr w:type="gramEnd"/>
      <w:r>
        <w:t xml:space="preserve"> </w:t>
      </w:r>
      <w:proofErr w:type="spellStart"/>
      <w:r>
        <w:t>programmes</w:t>
      </w:r>
      <w:proofErr w:type="spellEnd"/>
      <w:r>
        <w:t xml:space="preserve"> which are relevant, exciting and appropriate to student needs.</w:t>
      </w:r>
    </w:p>
    <w:p w:rsidR="005828C9" w:rsidRDefault="005828C9" w:rsidP="005828C9">
      <w:pPr>
        <w:pStyle w:val="ListParagraph"/>
        <w:numPr>
          <w:ilvl w:val="0"/>
          <w:numId w:val="1"/>
        </w:numPr>
        <w:ind w:left="284" w:hanging="284"/>
      </w:pPr>
      <w:proofErr w:type="gramStart"/>
      <w:r>
        <w:t>has</w:t>
      </w:r>
      <w:proofErr w:type="gramEnd"/>
      <w:r>
        <w:t xml:space="preserve"> a culture that is proud, positive, safe, caring, adaptable and resilient. </w:t>
      </w:r>
    </w:p>
    <w:p w:rsidR="005828C9" w:rsidRPr="00AE52B8" w:rsidRDefault="005828C9" w:rsidP="005828C9">
      <w:pPr>
        <w:pStyle w:val="ListParagraph"/>
        <w:numPr>
          <w:ilvl w:val="0"/>
          <w:numId w:val="1"/>
        </w:numPr>
        <w:ind w:left="284" w:hanging="284"/>
      </w:pPr>
      <w:proofErr w:type="gramStart"/>
      <w:r w:rsidRPr="00AE52B8">
        <w:t>works</w:t>
      </w:r>
      <w:proofErr w:type="gramEnd"/>
      <w:r w:rsidRPr="00AE52B8">
        <w:t xml:space="preserve"> in a team, where every one of its members participates for their own best and for good of others. Members of the College team are professional, ethical and committed in all aspects of their work. All are treated with respect and in return, are expected to show respect for others.</w:t>
      </w:r>
    </w:p>
    <w:p w:rsidR="005828C9" w:rsidRPr="00E418C5" w:rsidRDefault="005828C9" w:rsidP="005828C9">
      <w:pPr>
        <w:pStyle w:val="ListParagraph"/>
        <w:numPr>
          <w:ilvl w:val="0"/>
          <w:numId w:val="1"/>
        </w:numPr>
        <w:ind w:left="284" w:hanging="284"/>
        <w:rPr>
          <w:spacing w:val="-2"/>
        </w:rPr>
      </w:pPr>
      <w:proofErr w:type="gramStart"/>
      <w:r w:rsidRPr="00E418C5">
        <w:rPr>
          <w:spacing w:val="-2"/>
        </w:rPr>
        <w:t>aims</w:t>
      </w:r>
      <w:proofErr w:type="gramEnd"/>
      <w:r w:rsidRPr="00E418C5">
        <w:rPr>
          <w:spacing w:val="-2"/>
        </w:rPr>
        <w:t xml:space="preserve"> to provide an excellent education so that we are the first choice of not only the local community, but also for others who seek the quality education we offer our young people.</w:t>
      </w:r>
    </w:p>
    <w:p w:rsidR="005828C9" w:rsidRDefault="005828C9" w:rsidP="005828C9"/>
    <w:p w:rsidR="005828C9" w:rsidRDefault="005828C9" w:rsidP="005828C9">
      <w:r w:rsidRPr="00AE52B8">
        <w:rPr>
          <w:noProof/>
          <w:lang w:val="en-NZ" w:eastAsia="en-NZ" w:bidi="ar-SA"/>
        </w:rPr>
        <w:drawing>
          <wp:anchor distT="0" distB="0" distL="114300" distR="114300" simplePos="0" relativeHeight="251673600" behindDoc="1" locked="0" layoutInCell="1" allowOverlap="1" wp14:anchorId="60648474" wp14:editId="0B3A46E9">
            <wp:simplePos x="0" y="0"/>
            <wp:positionH relativeFrom="column">
              <wp:posOffset>805543</wp:posOffset>
            </wp:positionH>
            <wp:positionV relativeFrom="paragraph">
              <wp:posOffset>174897</wp:posOffset>
            </wp:positionV>
            <wp:extent cx="3907971" cy="2536372"/>
            <wp:effectExtent l="0" t="0" r="0" b="0"/>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_Letterhead_20.jpg"/>
                    <pic:cNvPicPr/>
                  </pic:nvPicPr>
                  <pic:blipFill rotWithShape="1">
                    <a:blip r:embed="rId12" cstate="print">
                      <a:extLst>
                        <a:ext uri="{28A0092B-C50C-407E-A947-70E740481C1C}">
                          <a14:useLocalDpi xmlns:a14="http://schemas.microsoft.com/office/drawing/2010/main" val="0"/>
                        </a:ext>
                      </a:extLst>
                    </a:blip>
                    <a:srcRect b="13463"/>
                    <a:stretch/>
                  </pic:blipFill>
                  <pic:spPr bwMode="auto">
                    <a:xfrm>
                      <a:off x="0" y="0"/>
                      <a:ext cx="3911600" cy="25387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Default="005828C9" w:rsidP="005828C9">
      <w:r w:rsidRPr="00693A26">
        <w:t xml:space="preserve">Our goal is to </w:t>
      </w:r>
      <w:r w:rsidRPr="00693A26">
        <w:rPr>
          <w:b/>
        </w:rPr>
        <w:t>strive for excellence</w:t>
      </w:r>
      <w:r w:rsidRPr="00693A26">
        <w:t>.</w:t>
      </w:r>
      <w:r>
        <w:t xml:space="preserve"> As a school, we are fully committed</w:t>
      </w:r>
      <w:r w:rsidRPr="00693A26">
        <w:t xml:space="preserve"> </w:t>
      </w:r>
      <w:r>
        <w:t>to:</w:t>
      </w:r>
    </w:p>
    <w:p w:rsidR="005828C9" w:rsidRPr="00660986" w:rsidRDefault="005828C9" w:rsidP="005828C9">
      <w:pPr>
        <w:pStyle w:val="ListParagraph"/>
        <w:numPr>
          <w:ilvl w:val="0"/>
          <w:numId w:val="2"/>
        </w:numPr>
        <w:ind w:left="284" w:hanging="284"/>
      </w:pPr>
      <w:r>
        <w:rPr>
          <w:b/>
        </w:rPr>
        <w:t>O</w:t>
      </w:r>
      <w:r w:rsidRPr="007A7CAE">
        <w:rPr>
          <w:b/>
        </w:rPr>
        <w:t>ur Students</w:t>
      </w:r>
      <w:r w:rsidRPr="00660986">
        <w:rPr>
          <w:b/>
        </w:rPr>
        <w:t xml:space="preserve"> </w:t>
      </w:r>
      <w:r>
        <w:t>–</w:t>
      </w:r>
      <w:r w:rsidRPr="00660986">
        <w:t xml:space="preserve"> to encourage them to make </w:t>
      </w:r>
      <w:proofErr w:type="spellStart"/>
      <w:r w:rsidRPr="00660986">
        <w:t>Putaruru</w:t>
      </w:r>
      <w:proofErr w:type="spellEnd"/>
      <w:r w:rsidRPr="00660986">
        <w:t xml:space="preserve"> College into the school that is best for them, a school which challenges them to be the best they can be, that provides them with the skills, attitudes and qualifications to make their dreams a reality.</w:t>
      </w:r>
    </w:p>
    <w:p w:rsidR="005828C9" w:rsidRDefault="005828C9" w:rsidP="005828C9">
      <w:pPr>
        <w:pStyle w:val="ListParagraph"/>
        <w:numPr>
          <w:ilvl w:val="0"/>
          <w:numId w:val="2"/>
        </w:numPr>
        <w:ind w:left="284" w:hanging="284"/>
      </w:pPr>
      <w:r>
        <w:rPr>
          <w:b/>
        </w:rPr>
        <w:t>O</w:t>
      </w:r>
      <w:r w:rsidRPr="007A7CAE">
        <w:rPr>
          <w:b/>
        </w:rPr>
        <w:t>ur Staff</w:t>
      </w:r>
      <w:r>
        <w:rPr>
          <w:b/>
        </w:rPr>
        <w:t xml:space="preserve"> </w:t>
      </w:r>
      <w:r>
        <w:t xml:space="preserve">– to make </w:t>
      </w:r>
      <w:proofErr w:type="spellStart"/>
      <w:r>
        <w:t>Putaruru</w:t>
      </w:r>
      <w:proofErr w:type="spellEnd"/>
      <w:r>
        <w:t xml:space="preserve"> College into the school that would be best for their own children. A college where teachers have a passion for teaching and learning.</w:t>
      </w:r>
    </w:p>
    <w:p w:rsidR="005828C9" w:rsidRDefault="005828C9" w:rsidP="005828C9">
      <w:pPr>
        <w:pStyle w:val="ListParagraph"/>
        <w:numPr>
          <w:ilvl w:val="0"/>
          <w:numId w:val="2"/>
        </w:numPr>
        <w:ind w:left="284" w:hanging="284"/>
      </w:pPr>
      <w:r>
        <w:rPr>
          <w:b/>
        </w:rPr>
        <w:t>O</w:t>
      </w:r>
      <w:r w:rsidRPr="007A7CAE">
        <w:rPr>
          <w:b/>
        </w:rPr>
        <w:t>ur Parents/Caregivers</w:t>
      </w:r>
      <w:r>
        <w:rPr>
          <w:b/>
        </w:rPr>
        <w:t xml:space="preserve"> </w:t>
      </w:r>
      <w:r>
        <w:t>–</w:t>
      </w:r>
      <w:r w:rsidRPr="007A7CAE">
        <w:t xml:space="preserve"> </w:t>
      </w:r>
      <w:r>
        <w:t xml:space="preserve">to be assured that </w:t>
      </w:r>
      <w:proofErr w:type="spellStart"/>
      <w:r>
        <w:t>Putaruru</w:t>
      </w:r>
      <w:proofErr w:type="spellEnd"/>
      <w:r>
        <w:t xml:space="preserve"> College provides a safe and happy environment for their students. That </w:t>
      </w:r>
      <w:proofErr w:type="spellStart"/>
      <w:r>
        <w:t>Putaruru</w:t>
      </w:r>
      <w:proofErr w:type="spellEnd"/>
      <w:r>
        <w:t xml:space="preserve"> College demands the standards and values which allow students to become successful and productive citizens in the community.</w:t>
      </w:r>
    </w:p>
    <w:p w:rsidR="005828C9" w:rsidRDefault="005828C9" w:rsidP="005828C9">
      <w:pPr>
        <w:pStyle w:val="ListParagraph"/>
        <w:numPr>
          <w:ilvl w:val="0"/>
          <w:numId w:val="2"/>
        </w:numPr>
        <w:ind w:left="284" w:hanging="284"/>
      </w:pPr>
      <w:r>
        <w:rPr>
          <w:b/>
        </w:rPr>
        <w:t>O</w:t>
      </w:r>
      <w:r w:rsidRPr="007A7CAE">
        <w:rPr>
          <w:b/>
        </w:rPr>
        <w:t>ur Community</w:t>
      </w:r>
      <w:r>
        <w:t xml:space="preserve"> – to ensure that we have a college of which we can be proud, and which reflects the needs and aspirations of its young people. A college of first choice, not of convenience.</w:t>
      </w:r>
    </w:p>
    <w:p w:rsidR="005828C9" w:rsidRDefault="005828C9" w:rsidP="005828C9">
      <w:pPr>
        <w:ind w:left="284" w:hanging="284"/>
      </w:pPr>
    </w:p>
    <w:p w:rsidR="005828C9" w:rsidRDefault="005828C9" w:rsidP="005828C9"/>
    <w:p w:rsidR="005828C9" w:rsidRDefault="005828C9" w:rsidP="005828C9"/>
    <w:p w:rsidR="005828C9" w:rsidRDefault="005828C9" w:rsidP="005828C9"/>
    <w:p w:rsidR="005828C9" w:rsidRDefault="005828C9" w:rsidP="005828C9"/>
    <w:p w:rsidR="005828C9" w:rsidRDefault="005828C9" w:rsidP="005828C9"/>
    <w:p w:rsidR="005828C9" w:rsidRPr="002C0C76" w:rsidRDefault="005828C9" w:rsidP="005828C9">
      <w:pPr>
        <w:spacing w:after="240"/>
        <w:jc w:val="both"/>
        <w:rPr>
          <w:b/>
          <w:color w:val="0070C0"/>
          <w:sz w:val="28"/>
          <w:szCs w:val="28"/>
        </w:rPr>
      </w:pPr>
      <w:r w:rsidRPr="00351E12">
        <w:rPr>
          <w:b/>
          <w:color w:val="0070C0"/>
          <w:sz w:val="36"/>
          <w:szCs w:val="36"/>
        </w:rPr>
        <w:t>OUR VISION</w:t>
      </w:r>
    </w:p>
    <w:p w:rsidR="005828C9" w:rsidRPr="00B66330" w:rsidRDefault="005828C9" w:rsidP="005828C9">
      <w:pPr>
        <w:spacing w:after="120"/>
        <w:rPr>
          <w:sz w:val="32"/>
          <w:szCs w:val="32"/>
        </w:rPr>
      </w:pPr>
      <w:proofErr w:type="spellStart"/>
      <w:r w:rsidRPr="00B66330">
        <w:rPr>
          <w:sz w:val="32"/>
          <w:szCs w:val="32"/>
        </w:rPr>
        <w:t>Putaruru</w:t>
      </w:r>
      <w:proofErr w:type="spellEnd"/>
      <w:r w:rsidRPr="00B66330">
        <w:rPr>
          <w:sz w:val="32"/>
          <w:szCs w:val="32"/>
        </w:rPr>
        <w:t xml:space="preserve"> College’s vision and motto is: “</w:t>
      </w:r>
      <w:r w:rsidRPr="00B66330">
        <w:rPr>
          <w:b/>
          <w:sz w:val="32"/>
          <w:szCs w:val="32"/>
        </w:rPr>
        <w:t>Learning for Life</w:t>
      </w:r>
      <w:r w:rsidR="00C02B41">
        <w:rPr>
          <w:b/>
          <w:sz w:val="32"/>
          <w:szCs w:val="32"/>
        </w:rPr>
        <w:t xml:space="preserve"> – </w:t>
      </w:r>
      <w:proofErr w:type="spellStart"/>
      <w:r w:rsidR="00C02B41">
        <w:rPr>
          <w:b/>
          <w:sz w:val="32"/>
          <w:szCs w:val="32"/>
        </w:rPr>
        <w:t>Ako</w:t>
      </w:r>
      <w:proofErr w:type="spellEnd"/>
      <w:r w:rsidR="00C02B41">
        <w:rPr>
          <w:b/>
          <w:sz w:val="32"/>
          <w:szCs w:val="32"/>
        </w:rPr>
        <w:t xml:space="preserve"> </w:t>
      </w:r>
      <w:proofErr w:type="spellStart"/>
      <w:r w:rsidR="00C02B41">
        <w:rPr>
          <w:b/>
          <w:sz w:val="32"/>
          <w:szCs w:val="32"/>
        </w:rPr>
        <w:t>mo</w:t>
      </w:r>
      <w:proofErr w:type="spellEnd"/>
      <w:r w:rsidR="00C02B41">
        <w:rPr>
          <w:b/>
          <w:sz w:val="32"/>
          <w:szCs w:val="32"/>
        </w:rPr>
        <w:t xml:space="preserve"> </w:t>
      </w:r>
      <w:proofErr w:type="spellStart"/>
      <w:proofErr w:type="gramStart"/>
      <w:r w:rsidR="00C02B41">
        <w:rPr>
          <w:b/>
          <w:sz w:val="32"/>
          <w:szCs w:val="32"/>
        </w:rPr>
        <w:t>te</w:t>
      </w:r>
      <w:proofErr w:type="spellEnd"/>
      <w:proofErr w:type="gramEnd"/>
      <w:r w:rsidR="00C02B41">
        <w:rPr>
          <w:b/>
          <w:sz w:val="32"/>
          <w:szCs w:val="32"/>
        </w:rPr>
        <w:t xml:space="preserve"> Ora</w:t>
      </w:r>
      <w:r w:rsidRPr="00B66330">
        <w:rPr>
          <w:spacing w:val="-20"/>
          <w:sz w:val="32"/>
          <w:szCs w:val="32"/>
        </w:rPr>
        <w:t>”.</w:t>
      </w:r>
    </w:p>
    <w:p w:rsidR="005828C9" w:rsidRDefault="005828C9" w:rsidP="005828C9">
      <w:r>
        <w:t>Our goal is for our young people to be:</w:t>
      </w:r>
    </w:p>
    <w:p w:rsidR="005828C9" w:rsidRDefault="005828C9" w:rsidP="005828C9">
      <w:r>
        <w:rPr>
          <w:noProof/>
          <w:lang w:val="en-NZ" w:eastAsia="en-NZ" w:bidi="ar-SA"/>
        </w:rPr>
        <mc:AlternateContent>
          <mc:Choice Requires="wps">
            <w:drawing>
              <wp:anchor distT="0" distB="0" distL="114300" distR="114300" simplePos="0" relativeHeight="251662336" behindDoc="0" locked="0" layoutInCell="1" allowOverlap="1" wp14:anchorId="5DB4B690" wp14:editId="78CCA94C">
                <wp:simplePos x="0" y="0"/>
                <wp:positionH relativeFrom="column">
                  <wp:posOffset>-4445</wp:posOffset>
                </wp:positionH>
                <wp:positionV relativeFrom="paragraph">
                  <wp:posOffset>153670</wp:posOffset>
                </wp:positionV>
                <wp:extent cx="5805170" cy="0"/>
                <wp:effectExtent l="14605" t="10795" r="9525" b="17780"/>
                <wp:wrapNone/>
                <wp:docPr id="203"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05170" cy="0"/>
                        </a:xfrm>
                        <a:prstGeom prst="straightConnector1">
                          <a:avLst/>
                        </a:prstGeom>
                        <a:noFill/>
                        <a:ln w="19050">
                          <a:solidFill>
                            <a:schemeClr val="accent1">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642D197" id="_x0000_t32" coordsize="21600,21600" o:spt="32" o:oned="t" path="m,l21600,21600e" filled="f">
                <v:path arrowok="t" fillok="f" o:connecttype="none"/>
                <o:lock v:ext="edit" shapetype="t"/>
              </v:shapetype>
              <v:shape id="AutoShape 62" o:spid="_x0000_s1026" type="#_x0000_t32" style="position:absolute;margin-left:-.35pt;margin-top:12.1pt;width:457.1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" strokecolor="#b8cce4 [1300]" strokeweight="1.5pt"/>
            </w:pict>
          </mc:Fallback>
        </mc:AlternateContent>
      </w:r>
    </w:p>
    <w:p w:rsidR="005828C9" w:rsidRPr="00254A9D" w:rsidRDefault="005828C9" w:rsidP="005828C9">
      <w:pPr>
        <w:spacing w:before="120"/>
        <w:rPr>
          <w:b/>
          <w:i/>
          <w:color w:val="0070C0"/>
          <w:sz w:val="28"/>
          <w:szCs w:val="28"/>
        </w:rPr>
      </w:pPr>
      <w:r>
        <w:rPr>
          <w:b/>
          <w:noProof/>
          <w:color w:val="0070C0"/>
          <w:sz w:val="28"/>
          <w:szCs w:val="28"/>
          <w:lang w:val="en-NZ" w:eastAsia="en-NZ" w:bidi="ar-SA"/>
        </w:rPr>
        <mc:AlternateContent>
          <mc:Choice Requires="wps">
            <w:drawing>
              <wp:anchor distT="0" distB="0" distL="114300" distR="114300" simplePos="0" relativeHeight="251641856" behindDoc="0" locked="0" layoutInCell="1" allowOverlap="1" wp14:anchorId="16FF4A0A" wp14:editId="5AC82F1B">
                <wp:simplePos x="0" y="0"/>
                <wp:positionH relativeFrom="column">
                  <wp:posOffset>3608705</wp:posOffset>
                </wp:positionH>
                <wp:positionV relativeFrom="paragraph">
                  <wp:posOffset>40005</wp:posOffset>
                </wp:positionV>
                <wp:extent cx="1228725" cy="748665"/>
                <wp:effectExtent l="265430" t="11430" r="10795" b="382905"/>
                <wp:wrapNone/>
                <wp:docPr id="202"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8725" cy="748665"/>
                        </a:xfrm>
                        <a:custGeom>
                          <a:avLst/>
                          <a:gdLst>
                            <a:gd name="T0" fmla="*/ 710 w 1935"/>
                            <a:gd name="T1" fmla="*/ 1 h 1179"/>
                            <a:gd name="T2" fmla="*/ 785 w 1935"/>
                            <a:gd name="T3" fmla="*/ 25 h 1179"/>
                            <a:gd name="T4" fmla="*/ 825 w 1935"/>
                            <a:gd name="T5" fmla="*/ 86 h 1179"/>
                            <a:gd name="T6" fmla="*/ 932 w 1935"/>
                            <a:gd name="T7" fmla="*/ 191 h 1179"/>
                            <a:gd name="T8" fmla="*/ 1003 w 1935"/>
                            <a:gd name="T9" fmla="*/ 276 h 1179"/>
                            <a:gd name="T10" fmla="*/ 1078 w 1935"/>
                            <a:gd name="T11" fmla="*/ 332 h 1179"/>
                            <a:gd name="T12" fmla="*/ 1058 w 1935"/>
                            <a:gd name="T13" fmla="*/ 311 h 1179"/>
                            <a:gd name="T14" fmla="*/ 1070 w 1935"/>
                            <a:gd name="T15" fmla="*/ 295 h 1179"/>
                            <a:gd name="T16" fmla="*/ 1091 w 1935"/>
                            <a:gd name="T17" fmla="*/ 281 h 1179"/>
                            <a:gd name="T18" fmla="*/ 1167 w 1935"/>
                            <a:gd name="T19" fmla="*/ 326 h 1179"/>
                            <a:gd name="T20" fmla="*/ 1242 w 1935"/>
                            <a:gd name="T21" fmla="*/ 437 h 1179"/>
                            <a:gd name="T22" fmla="*/ 1446 w 1935"/>
                            <a:gd name="T23" fmla="*/ 730 h 1179"/>
                            <a:gd name="T24" fmla="*/ 1525 w 1935"/>
                            <a:gd name="T25" fmla="*/ 860 h 1179"/>
                            <a:gd name="T26" fmla="*/ 1795 w 1935"/>
                            <a:gd name="T27" fmla="*/ 1064 h 1179"/>
                            <a:gd name="T28" fmla="*/ 1800 w 1935"/>
                            <a:gd name="T29" fmla="*/ 1144 h 1179"/>
                            <a:gd name="T30" fmla="*/ 982 w 1935"/>
                            <a:gd name="T31" fmla="*/ 1118 h 1179"/>
                            <a:gd name="T32" fmla="*/ 148 w 1935"/>
                            <a:gd name="T33" fmla="*/ 1157 h 1179"/>
                            <a:gd name="T34" fmla="*/ 93 w 1935"/>
                            <a:gd name="T35" fmla="*/ 985 h 1179"/>
                            <a:gd name="T36" fmla="*/ 127 w 1935"/>
                            <a:gd name="T37" fmla="*/ 894 h 1179"/>
                            <a:gd name="T38" fmla="*/ 148 w 1935"/>
                            <a:gd name="T39" fmla="*/ 812 h 1179"/>
                            <a:gd name="T40" fmla="*/ 202 w 1935"/>
                            <a:gd name="T41" fmla="*/ 749 h 1179"/>
                            <a:gd name="T42" fmla="*/ 175 w 1935"/>
                            <a:gd name="T43" fmla="*/ 837 h 1179"/>
                            <a:gd name="T44" fmla="*/ 198 w 1935"/>
                            <a:gd name="T45" fmla="*/ 772 h 1179"/>
                            <a:gd name="T46" fmla="*/ 242 w 1935"/>
                            <a:gd name="T47" fmla="*/ 669 h 1179"/>
                            <a:gd name="T48" fmla="*/ 267 w 1935"/>
                            <a:gd name="T49" fmla="*/ 560 h 1179"/>
                            <a:gd name="T50" fmla="*/ 311 w 1935"/>
                            <a:gd name="T51" fmla="*/ 488 h 1179"/>
                            <a:gd name="T52" fmla="*/ 362 w 1935"/>
                            <a:gd name="T53" fmla="*/ 406 h 1179"/>
                            <a:gd name="T54" fmla="*/ 383 w 1935"/>
                            <a:gd name="T55" fmla="*/ 332 h 1179"/>
                            <a:gd name="T56" fmla="*/ 427 w 1935"/>
                            <a:gd name="T57" fmla="*/ 245 h 1179"/>
                            <a:gd name="T58" fmla="*/ 488 w 1935"/>
                            <a:gd name="T59" fmla="*/ 140 h 1179"/>
                            <a:gd name="T60" fmla="*/ 617 w 1935"/>
                            <a:gd name="T61" fmla="*/ 33 h 1179"/>
                            <a:gd name="T62" fmla="*/ 897 w 1935"/>
                            <a:gd name="T63" fmla="*/ 199 h 11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35" h="1179">
                              <a:moveTo>
                                <a:pt x="710" y="1"/>
                              </a:moveTo>
                              <a:cubicBezTo>
                                <a:pt x="738" y="0"/>
                                <a:pt x="765" y="11"/>
                                <a:pt x="785" y="25"/>
                              </a:cubicBezTo>
                              <a:cubicBezTo>
                                <a:pt x="804" y="40"/>
                                <a:pt x="801" y="59"/>
                                <a:pt x="825" y="86"/>
                              </a:cubicBezTo>
                              <a:cubicBezTo>
                                <a:pt x="850" y="114"/>
                                <a:pt x="902" y="159"/>
                                <a:pt x="932" y="191"/>
                              </a:cubicBezTo>
                              <a:cubicBezTo>
                                <a:pt x="960" y="221"/>
                                <a:pt x="979" y="253"/>
                                <a:pt x="1003" y="276"/>
                              </a:cubicBezTo>
                              <a:cubicBezTo>
                                <a:pt x="1027" y="299"/>
                                <a:pt x="1069" y="326"/>
                                <a:pt x="1078" y="332"/>
                              </a:cubicBezTo>
                              <a:cubicBezTo>
                                <a:pt x="1087" y="338"/>
                                <a:pt x="1059" y="317"/>
                                <a:pt x="1058" y="311"/>
                              </a:cubicBezTo>
                              <a:cubicBezTo>
                                <a:pt x="1056" y="304"/>
                                <a:pt x="1065" y="300"/>
                                <a:pt x="1070" y="295"/>
                              </a:cubicBezTo>
                              <a:cubicBezTo>
                                <a:pt x="1077" y="289"/>
                                <a:pt x="1076" y="276"/>
                                <a:pt x="1091" y="281"/>
                              </a:cubicBezTo>
                              <a:cubicBezTo>
                                <a:pt x="1107" y="285"/>
                                <a:pt x="1142" y="299"/>
                                <a:pt x="1167" y="326"/>
                              </a:cubicBezTo>
                              <a:cubicBezTo>
                                <a:pt x="1191" y="352"/>
                                <a:pt x="1195" y="370"/>
                                <a:pt x="1242" y="437"/>
                              </a:cubicBezTo>
                              <a:cubicBezTo>
                                <a:pt x="1289" y="504"/>
                                <a:pt x="1399" y="660"/>
                                <a:pt x="1446" y="730"/>
                              </a:cubicBezTo>
                              <a:cubicBezTo>
                                <a:pt x="1493" y="800"/>
                                <a:pt x="1467" y="804"/>
                                <a:pt x="1525" y="860"/>
                              </a:cubicBezTo>
                              <a:cubicBezTo>
                                <a:pt x="1583" y="916"/>
                                <a:pt x="1749" y="1017"/>
                                <a:pt x="1795" y="1064"/>
                              </a:cubicBezTo>
                              <a:cubicBezTo>
                                <a:pt x="1841" y="1111"/>
                                <a:pt x="1935" y="1134"/>
                                <a:pt x="1800" y="1144"/>
                              </a:cubicBezTo>
                              <a:cubicBezTo>
                                <a:pt x="1664" y="1152"/>
                                <a:pt x="1257" y="1116"/>
                                <a:pt x="982" y="1118"/>
                              </a:cubicBezTo>
                              <a:cubicBezTo>
                                <a:pt x="707" y="1120"/>
                                <a:pt x="296" y="1179"/>
                                <a:pt x="148" y="1157"/>
                              </a:cubicBezTo>
                              <a:cubicBezTo>
                                <a:pt x="0" y="1135"/>
                                <a:pt x="97" y="1029"/>
                                <a:pt x="93" y="985"/>
                              </a:cubicBezTo>
                              <a:cubicBezTo>
                                <a:pt x="89" y="941"/>
                                <a:pt x="118" y="923"/>
                                <a:pt x="127" y="894"/>
                              </a:cubicBezTo>
                              <a:cubicBezTo>
                                <a:pt x="136" y="867"/>
                                <a:pt x="135" y="837"/>
                                <a:pt x="148" y="812"/>
                              </a:cubicBezTo>
                              <a:cubicBezTo>
                                <a:pt x="159" y="789"/>
                                <a:pt x="197" y="745"/>
                                <a:pt x="202" y="749"/>
                              </a:cubicBezTo>
                              <a:cubicBezTo>
                                <a:pt x="206" y="753"/>
                                <a:pt x="175" y="832"/>
                                <a:pt x="175" y="837"/>
                              </a:cubicBezTo>
                              <a:cubicBezTo>
                                <a:pt x="174" y="841"/>
                                <a:pt x="187" y="801"/>
                                <a:pt x="198" y="772"/>
                              </a:cubicBezTo>
                              <a:cubicBezTo>
                                <a:pt x="210" y="745"/>
                                <a:pt x="231" y="704"/>
                                <a:pt x="242" y="669"/>
                              </a:cubicBezTo>
                              <a:cubicBezTo>
                                <a:pt x="254" y="634"/>
                                <a:pt x="255" y="590"/>
                                <a:pt x="267" y="560"/>
                              </a:cubicBezTo>
                              <a:cubicBezTo>
                                <a:pt x="279" y="529"/>
                                <a:pt x="296" y="514"/>
                                <a:pt x="311" y="488"/>
                              </a:cubicBezTo>
                              <a:cubicBezTo>
                                <a:pt x="327" y="462"/>
                                <a:pt x="350" y="432"/>
                                <a:pt x="362" y="406"/>
                              </a:cubicBezTo>
                              <a:cubicBezTo>
                                <a:pt x="373" y="379"/>
                                <a:pt x="372" y="358"/>
                                <a:pt x="383" y="332"/>
                              </a:cubicBezTo>
                              <a:cubicBezTo>
                                <a:pt x="393" y="304"/>
                                <a:pt x="410" y="278"/>
                                <a:pt x="427" y="245"/>
                              </a:cubicBezTo>
                              <a:cubicBezTo>
                                <a:pt x="444" y="214"/>
                                <a:pt x="457" y="176"/>
                                <a:pt x="488" y="140"/>
                              </a:cubicBezTo>
                              <a:cubicBezTo>
                                <a:pt x="520" y="104"/>
                                <a:pt x="581" y="56"/>
                                <a:pt x="617" y="33"/>
                              </a:cubicBezTo>
                              <a:cubicBezTo>
                                <a:pt x="654" y="11"/>
                                <a:pt x="682" y="3"/>
                                <a:pt x="897" y="199"/>
                              </a:cubicBezTo>
                            </a:path>
                          </a:pathLst>
                        </a:custGeom>
                        <a:gradFill rotWithShape="1">
                          <a:gsLst>
                            <a:gs pos="0">
                              <a:schemeClr val="accent3">
                                <a:lumMod val="50000"/>
                                <a:lumOff val="0"/>
                              </a:schemeClr>
                            </a:gs>
                            <a:gs pos="50000">
                              <a:schemeClr val="accent3">
                                <a:lumMod val="60000"/>
                                <a:lumOff val="40000"/>
                              </a:schemeClr>
                            </a:gs>
                            <a:gs pos="100000">
                              <a:schemeClr val="accent3">
                                <a:lumMod val="50000"/>
                                <a:lumOff val="0"/>
                              </a:schemeClr>
                            </a:gs>
                          </a:gsLst>
                          <a:lin ang="5400000" scaled="1"/>
                        </a:gradFill>
                        <a:ln w="9525">
                          <a:solidFill>
                            <a:schemeClr val="accent3">
                              <a:lumMod val="50000"/>
                              <a:lumOff val="0"/>
                            </a:schemeClr>
                          </a:solidFill>
                          <a:round/>
                          <a:headEnd/>
                          <a:tailEnd/>
                        </a:ln>
                        <a:effectLst>
                          <a:outerShdw sy="-50000" kx="2453608" rotWithShape="0">
                            <a:schemeClr val="bg1">
                              <a:lumMod val="85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EE36D" id="Freeform 4" o:spid="_x0000_s1026" style="position:absolute;margin-left:284.15pt;margin-top:3.15pt;width:96.75pt;height:58.9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35,1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" path="m710,1v28,-1,55,10,75,24c804,40,801,59,825,86v25,28,77,73,107,105c960,221,979,253,1003,276v24,23,66,50,75,56c1087,338,1059,317,1058,311v-2,-7,7,-11,12,-16c1077,289,1076,276,1091,281v16,4,51,18,76,45c1191,352,1195,370,1242,437v47,67,157,223,204,293c1493,800,1467,804,1525,860v58,56,224,157,270,204c1841,1111,1935,1134,1800,1144v-136,8,-543,-28,-818,-26c707,1120,296,1179,148,1157,,1135,97,1029,93,985v-4,-44,25,-62,34,-91c136,867,135,837,148,812v11,-23,49,-67,54,-63c206,753,175,832,175,837v-1,4,12,-36,23,-65c210,745,231,704,242,669v12,-35,13,-79,25,-109c279,529,296,514,311,488v16,-26,39,-56,51,-82c373,379,372,358,383,332v10,-28,27,-54,44,-87c444,214,457,176,488,140,520,104,581,56,617,33,654,11,682,3,897,199e" fillcolor="#4e6128 [1606]" strokecolor="#4e6128 [1606]">
                <v:fill color2="#c2d69b [1942]" rotate="t" focus="50%" type="gradient"/>
                <v:shadow on="t" type="perspective" color="#d8d8d8 [2732]" opacity=".5" origin=",.5" offset="0,0" matrix=",56756f,,-.5"/>
                <v:path arrowok="t" o:connecttype="custom" o:connectlocs="450850,635;498475,15875;523875,54610;591820,121285;636905,175260;684530,210820;671830,197485;679450,187325;692785,178435;741045,207010;788670,277495;918210,463550;968375,546100;1139825,675640;1143000,726440;623570,709930;93980,734695;59055,625475;80645,567690;93980,515620;128270,475615;111125,531495;125730,490220;153670,424815;169545,355600;197485,309880;229870,257810;243205,210820;271145,155575;309880,88900;391795,20955;569595,126365" o:connectangles="0,0,0,0,0,0,0,0,0,0,0,0,0,0,0,0,0,0,0,0,0,0,0,0,0,0,0,0,0,0,0,0"/>
              </v:shape>
            </w:pict>
          </mc:Fallback>
        </mc:AlternateContent>
      </w:r>
      <w:r w:rsidRPr="00254A9D">
        <w:rPr>
          <w:b/>
          <w:i/>
          <w:color w:val="0070C0"/>
          <w:sz w:val="28"/>
          <w:szCs w:val="28"/>
        </w:rPr>
        <w:t>Confident</w:t>
      </w:r>
    </w:p>
    <w:p w:rsidR="005828C9" w:rsidRDefault="005828C9" w:rsidP="005828C9">
      <w:pPr>
        <w:pStyle w:val="ListParagraph"/>
        <w:numPr>
          <w:ilvl w:val="0"/>
          <w:numId w:val="3"/>
        </w:numPr>
        <w:ind w:left="284" w:hanging="284"/>
      </w:pPr>
      <w:r>
        <w:t>positive in their own identity</w:t>
      </w:r>
    </w:p>
    <w:p w:rsidR="005828C9" w:rsidRDefault="005828C9" w:rsidP="005828C9">
      <w:pPr>
        <w:pStyle w:val="ListParagraph"/>
        <w:numPr>
          <w:ilvl w:val="0"/>
          <w:numId w:val="3"/>
        </w:numPr>
        <w:ind w:left="284" w:hanging="284"/>
      </w:pPr>
      <w:r>
        <w:t>motivated and reliable</w:t>
      </w:r>
    </w:p>
    <w:p w:rsidR="005828C9" w:rsidRDefault="005828C9" w:rsidP="005828C9">
      <w:pPr>
        <w:pStyle w:val="ListParagraph"/>
        <w:numPr>
          <w:ilvl w:val="0"/>
          <w:numId w:val="3"/>
        </w:numPr>
        <w:ind w:left="284" w:hanging="284"/>
      </w:pPr>
      <w:r>
        <w:rPr>
          <w:i/>
          <w:noProof/>
          <w:lang w:val="en-NZ" w:eastAsia="en-NZ" w:bidi="ar-SA"/>
        </w:rPr>
        <mc:AlternateContent>
          <mc:Choice Requires="wps">
            <w:drawing>
              <wp:anchor distT="0" distB="0" distL="114300" distR="114300" simplePos="0" relativeHeight="251650048" behindDoc="0" locked="0" layoutInCell="1" allowOverlap="1" wp14:anchorId="185726E2" wp14:editId="627B6C50">
                <wp:simplePos x="0" y="0"/>
                <wp:positionH relativeFrom="column">
                  <wp:posOffset>3653790</wp:posOffset>
                </wp:positionH>
                <wp:positionV relativeFrom="paragraph">
                  <wp:posOffset>90170</wp:posOffset>
                </wp:positionV>
                <wp:extent cx="1041400" cy="277495"/>
                <wp:effectExtent l="0" t="4445" r="635" b="3810"/>
                <wp:wrapNone/>
                <wp:docPr id="201"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FF0D7A" w:rsidRDefault="00947E46" w:rsidP="005828C9">
                            <w:pPr>
                              <w:rPr>
                                <w:b/>
                              </w:rPr>
                            </w:pPr>
                            <w:proofErr w:type="spellStart"/>
                            <w:r w:rsidRPr="00FF0D7A">
                              <w:rPr>
                                <w:b/>
                              </w:rPr>
                              <w:t>Te</w:t>
                            </w:r>
                            <w:proofErr w:type="spellEnd"/>
                            <w:r w:rsidRPr="00FF0D7A">
                              <w:rPr>
                                <w:b/>
                              </w:rPr>
                              <w:t xml:space="preserve"> </w:t>
                            </w:r>
                            <w:proofErr w:type="spellStart"/>
                            <w:r w:rsidRPr="00FF0D7A">
                              <w:rPr>
                                <w:b/>
                              </w:rPr>
                              <w:t>maunga</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85726E2" id="Text Box 54" o:spid="_x0000_s1027" type="#_x0000_t202" style="position:absolute;left:0;text-align:left;margin-left:287.7pt;margin-top:7.1pt;width:82pt;height:21.85pt;z-index:25165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3jztgIAAMM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" filled="f" stroked="f">
                <v:textbox style="mso-fit-shape-to-text:t">
                  <w:txbxContent>
                    <w:p w:rsidR="00947E46" w:rsidRPr="00FF0D7A" w:rsidRDefault="00947E46" w:rsidP="005828C9">
                      <w:pPr>
                        <w:rPr>
                          <w:b/>
                        </w:rPr>
                      </w:pPr>
                      <w:proofErr w:type="spellStart"/>
                      <w:r w:rsidRPr="00FF0D7A">
                        <w:rPr>
                          <w:b/>
                        </w:rPr>
                        <w:t>Te</w:t>
                      </w:r>
                      <w:proofErr w:type="spellEnd"/>
                      <w:r w:rsidRPr="00FF0D7A">
                        <w:rPr>
                          <w:b/>
                        </w:rPr>
                        <w:t xml:space="preserve"> </w:t>
                      </w:r>
                      <w:proofErr w:type="spellStart"/>
                      <w:r w:rsidRPr="00FF0D7A">
                        <w:rPr>
                          <w:b/>
                        </w:rPr>
                        <w:t>maunga</w:t>
                      </w:r>
                      <w:proofErr w:type="spellEnd"/>
                    </w:p>
                  </w:txbxContent>
                </v:textbox>
              </v:shape>
            </w:pict>
          </mc:Fallback>
        </mc:AlternateContent>
      </w:r>
      <w:r>
        <w:rPr>
          <w:noProof/>
          <w:lang w:val="en-NZ" w:eastAsia="en-NZ" w:bidi="ar-SA"/>
        </w:rPr>
        <mc:AlternateContent>
          <mc:Choice Requires="wps">
            <w:drawing>
              <wp:anchor distT="0" distB="0" distL="114300" distR="114300" simplePos="0" relativeHeight="251651072" behindDoc="0" locked="0" layoutInCell="1" allowOverlap="1" wp14:anchorId="33F72C74" wp14:editId="2C712D7E">
                <wp:simplePos x="0" y="0"/>
                <wp:positionH relativeFrom="column">
                  <wp:posOffset>4876165</wp:posOffset>
                </wp:positionH>
                <wp:positionV relativeFrom="paragraph">
                  <wp:posOffset>90170</wp:posOffset>
                </wp:positionV>
                <wp:extent cx="1041400" cy="277495"/>
                <wp:effectExtent l="0" t="4445" r="0" b="3810"/>
                <wp:wrapNone/>
                <wp:docPr id="200"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confidence</w:t>
                            </w:r>
                            <w:proofErr w:type="gramEnd"/>
                            <w:r w:rsidRPr="00B940C1">
                              <w:rPr>
                                <w:b/>
                                <w:i/>
                                <w:color w:val="4F81BD" w:themeColor="accent1"/>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F72C74" id="Text Box 55" o:spid="_x0000_s1028" type="#_x0000_t202" style="position:absolute;left:0;text-align:left;margin-left:383.95pt;margin-top:7.1pt;width:82pt;height:21.85pt;z-index:251651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" filled="f" stroked="f">
                <v:textbox style="mso-fit-shape-to-text:t">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confidence</w:t>
                      </w:r>
                      <w:proofErr w:type="gramEnd"/>
                      <w:r w:rsidRPr="00B940C1">
                        <w:rPr>
                          <w:b/>
                          <w:i/>
                          <w:color w:val="4F81BD" w:themeColor="accent1"/>
                        </w:rPr>
                        <w:t>)</w:t>
                      </w:r>
                    </w:p>
                  </w:txbxContent>
                </v:textbox>
              </v:shape>
            </w:pict>
          </mc:Fallback>
        </mc:AlternateContent>
      </w:r>
      <w:r>
        <w:t>entrepreneurial and enterprising</w:t>
      </w:r>
    </w:p>
    <w:p w:rsidR="005828C9" w:rsidRDefault="005828C9" w:rsidP="005828C9">
      <w:pPr>
        <w:pStyle w:val="ListParagraph"/>
        <w:numPr>
          <w:ilvl w:val="0"/>
          <w:numId w:val="3"/>
        </w:numPr>
        <w:ind w:left="284" w:hanging="284"/>
      </w:pPr>
      <w:r>
        <w:t>resourceful and resilient</w:t>
      </w:r>
    </w:p>
    <w:p w:rsidR="005828C9" w:rsidRDefault="005828C9" w:rsidP="005828C9">
      <w:r>
        <w:rPr>
          <w:noProof/>
          <w:lang w:val="en-NZ" w:eastAsia="en-NZ" w:bidi="ar-SA"/>
        </w:rPr>
        <mc:AlternateContent>
          <mc:Choice Requires="wps">
            <w:drawing>
              <wp:anchor distT="0" distB="0" distL="114300" distR="114300" simplePos="0" relativeHeight="251658240" behindDoc="0" locked="0" layoutInCell="1" allowOverlap="1" wp14:anchorId="42448F1E" wp14:editId="5B3337F4">
                <wp:simplePos x="0" y="0"/>
                <wp:positionH relativeFrom="column">
                  <wp:posOffset>-26035</wp:posOffset>
                </wp:positionH>
                <wp:positionV relativeFrom="paragraph">
                  <wp:posOffset>136525</wp:posOffset>
                </wp:positionV>
                <wp:extent cx="5855335" cy="0"/>
                <wp:effectExtent l="12065" t="12700" r="9525" b="15875"/>
                <wp:wrapNone/>
                <wp:docPr id="199"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5335" cy="0"/>
                        </a:xfrm>
                        <a:prstGeom prst="straightConnector1">
                          <a:avLst/>
                        </a:prstGeom>
                        <a:noFill/>
                        <a:ln w="19050">
                          <a:solidFill>
                            <a:schemeClr val="accent1">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017CCE" id="AutoShape 60" o:spid="_x0000_s1026" type="#_x0000_t32" style="position:absolute;margin-left:-2.05pt;margin-top:10.75pt;width:461.0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" strokecolor="#b8cce4 [1300]" strokeweight="1.5pt"/>
            </w:pict>
          </mc:Fallback>
        </mc:AlternateContent>
      </w:r>
    </w:p>
    <w:p w:rsidR="005828C9" w:rsidRPr="00254A9D" w:rsidRDefault="005828C9" w:rsidP="005828C9">
      <w:pPr>
        <w:spacing w:before="120"/>
        <w:rPr>
          <w:b/>
          <w:i/>
          <w:noProof/>
          <w:color w:val="0070C0"/>
          <w:sz w:val="28"/>
          <w:szCs w:val="28"/>
          <w:lang w:bidi="ar-SA"/>
        </w:rPr>
      </w:pPr>
      <w:r>
        <w:rPr>
          <w:b/>
          <w:i/>
          <w:noProof/>
          <w:color w:val="0070C0"/>
          <w:sz w:val="28"/>
          <w:szCs w:val="28"/>
          <w:lang w:val="en-NZ" w:eastAsia="en-NZ" w:bidi="ar-SA"/>
        </w:rPr>
        <mc:AlternateContent>
          <mc:Choice Requires="wps">
            <w:drawing>
              <wp:anchor distT="0" distB="0" distL="114300" distR="114300" simplePos="0" relativeHeight="251643904" behindDoc="0" locked="0" layoutInCell="1" allowOverlap="1" wp14:anchorId="4A6B5A22" wp14:editId="136DA8C4">
                <wp:simplePos x="0" y="0"/>
                <wp:positionH relativeFrom="column">
                  <wp:posOffset>3444875</wp:posOffset>
                </wp:positionH>
                <wp:positionV relativeFrom="paragraph">
                  <wp:posOffset>137795</wp:posOffset>
                </wp:positionV>
                <wp:extent cx="1897380" cy="713740"/>
                <wp:effectExtent l="82550" t="13970" r="10795" b="81915"/>
                <wp:wrapNone/>
                <wp:docPr id="198"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7380" cy="713740"/>
                        </a:xfrm>
                        <a:custGeom>
                          <a:avLst/>
                          <a:gdLst>
                            <a:gd name="T0" fmla="*/ 3989 w 5014"/>
                            <a:gd name="T1" fmla="*/ 17 h 1912"/>
                            <a:gd name="T2" fmla="*/ 3932 w 5014"/>
                            <a:gd name="T3" fmla="*/ 328 h 1912"/>
                            <a:gd name="T4" fmla="*/ 3967 w 5014"/>
                            <a:gd name="T5" fmla="*/ 367 h 1912"/>
                            <a:gd name="T6" fmla="*/ 4087 w 5014"/>
                            <a:gd name="T7" fmla="*/ 387 h 1912"/>
                            <a:gd name="T8" fmla="*/ 4317 w 5014"/>
                            <a:gd name="T9" fmla="*/ 442 h 1912"/>
                            <a:gd name="T10" fmla="*/ 4550 w 5014"/>
                            <a:gd name="T11" fmla="*/ 495 h 1912"/>
                            <a:gd name="T12" fmla="*/ 4679 w 5014"/>
                            <a:gd name="T13" fmla="*/ 565 h 1912"/>
                            <a:gd name="T14" fmla="*/ 4965 w 5014"/>
                            <a:gd name="T15" fmla="*/ 747 h 1912"/>
                            <a:gd name="T16" fmla="*/ 4973 w 5014"/>
                            <a:gd name="T17" fmla="*/ 1152 h 1912"/>
                            <a:gd name="T18" fmla="*/ 4776 w 5014"/>
                            <a:gd name="T19" fmla="*/ 1490 h 1912"/>
                            <a:gd name="T20" fmla="*/ 4098 w 5014"/>
                            <a:gd name="T21" fmla="*/ 1676 h 1912"/>
                            <a:gd name="T22" fmla="*/ 2954 w 5014"/>
                            <a:gd name="T23" fmla="*/ 1695 h 1912"/>
                            <a:gd name="T24" fmla="*/ 1058 w 5014"/>
                            <a:gd name="T25" fmla="*/ 1457 h 1912"/>
                            <a:gd name="T26" fmla="*/ 749 w 5014"/>
                            <a:gd name="T27" fmla="*/ 1869 h 1912"/>
                            <a:gd name="T28" fmla="*/ 81 w 5014"/>
                            <a:gd name="T29" fmla="*/ 1714 h 1912"/>
                            <a:gd name="T30" fmla="*/ 261 w 5014"/>
                            <a:gd name="T31" fmla="*/ 1612 h 1912"/>
                            <a:gd name="T32" fmla="*/ 595 w 5014"/>
                            <a:gd name="T33" fmla="*/ 1432 h 1912"/>
                            <a:gd name="T34" fmla="*/ 683 w 5014"/>
                            <a:gd name="T35" fmla="*/ 1053 h 1912"/>
                            <a:gd name="T36" fmla="*/ 2652 w 5014"/>
                            <a:gd name="T37" fmla="*/ 1200 h 1912"/>
                            <a:gd name="T38" fmla="*/ 4245 w 5014"/>
                            <a:gd name="T39" fmla="*/ 882 h 1912"/>
                            <a:gd name="T40" fmla="*/ 4238 w 5014"/>
                            <a:gd name="T41" fmla="*/ 713 h 1912"/>
                            <a:gd name="T42" fmla="*/ 3797 w 5014"/>
                            <a:gd name="T43" fmla="*/ 575 h 1912"/>
                            <a:gd name="T44" fmla="*/ 3536 w 5014"/>
                            <a:gd name="T45" fmla="*/ 563 h 1912"/>
                            <a:gd name="T46" fmla="*/ 3384 w 5014"/>
                            <a:gd name="T47" fmla="*/ 430 h 1912"/>
                            <a:gd name="T48" fmla="*/ 3629 w 5014"/>
                            <a:gd name="T49" fmla="*/ 69 h 1912"/>
                            <a:gd name="T50" fmla="*/ 3989 w 5014"/>
                            <a:gd name="T51" fmla="*/ 17 h 19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5014" h="1912">
                              <a:moveTo>
                                <a:pt x="3989" y="17"/>
                              </a:moveTo>
                              <a:cubicBezTo>
                                <a:pt x="4059" y="13"/>
                                <a:pt x="3936" y="270"/>
                                <a:pt x="3932" y="328"/>
                              </a:cubicBezTo>
                              <a:cubicBezTo>
                                <a:pt x="3928" y="386"/>
                                <a:pt x="3941" y="357"/>
                                <a:pt x="3967" y="367"/>
                              </a:cubicBezTo>
                              <a:cubicBezTo>
                                <a:pt x="3994" y="377"/>
                                <a:pt x="4030" y="375"/>
                                <a:pt x="4087" y="387"/>
                              </a:cubicBezTo>
                              <a:cubicBezTo>
                                <a:pt x="4145" y="400"/>
                                <a:pt x="4240" y="423"/>
                                <a:pt x="4317" y="442"/>
                              </a:cubicBezTo>
                              <a:cubicBezTo>
                                <a:pt x="4394" y="459"/>
                                <a:pt x="4489" y="475"/>
                                <a:pt x="4550" y="495"/>
                              </a:cubicBezTo>
                              <a:cubicBezTo>
                                <a:pt x="4610" y="515"/>
                                <a:pt x="4609" y="524"/>
                                <a:pt x="4679" y="565"/>
                              </a:cubicBezTo>
                              <a:cubicBezTo>
                                <a:pt x="4748" y="606"/>
                                <a:pt x="4916" y="649"/>
                                <a:pt x="4965" y="747"/>
                              </a:cubicBezTo>
                              <a:cubicBezTo>
                                <a:pt x="5014" y="844"/>
                                <a:pt x="5005" y="1028"/>
                                <a:pt x="4973" y="1152"/>
                              </a:cubicBezTo>
                              <a:cubicBezTo>
                                <a:pt x="4941" y="1277"/>
                                <a:pt x="4922" y="1403"/>
                                <a:pt x="4776" y="1490"/>
                              </a:cubicBezTo>
                              <a:cubicBezTo>
                                <a:pt x="4630" y="1578"/>
                                <a:pt x="4402" y="1642"/>
                                <a:pt x="4098" y="1676"/>
                              </a:cubicBezTo>
                              <a:cubicBezTo>
                                <a:pt x="3794" y="1710"/>
                                <a:pt x="3461" y="1732"/>
                                <a:pt x="2954" y="1695"/>
                              </a:cubicBezTo>
                              <a:cubicBezTo>
                                <a:pt x="2447" y="1658"/>
                                <a:pt x="1426" y="1428"/>
                                <a:pt x="1058" y="1457"/>
                              </a:cubicBezTo>
                              <a:cubicBezTo>
                                <a:pt x="690" y="1486"/>
                                <a:pt x="912" y="1826"/>
                                <a:pt x="749" y="1869"/>
                              </a:cubicBezTo>
                              <a:cubicBezTo>
                                <a:pt x="586" y="1912"/>
                                <a:pt x="162" y="1757"/>
                                <a:pt x="81" y="1714"/>
                              </a:cubicBezTo>
                              <a:cubicBezTo>
                                <a:pt x="0" y="1671"/>
                                <a:pt x="175" y="1659"/>
                                <a:pt x="261" y="1612"/>
                              </a:cubicBezTo>
                              <a:cubicBezTo>
                                <a:pt x="347" y="1565"/>
                                <a:pt x="525" y="1525"/>
                                <a:pt x="595" y="1432"/>
                              </a:cubicBezTo>
                              <a:cubicBezTo>
                                <a:pt x="665" y="1339"/>
                                <a:pt x="340" y="1092"/>
                                <a:pt x="683" y="1053"/>
                              </a:cubicBezTo>
                              <a:cubicBezTo>
                                <a:pt x="1026" y="1014"/>
                                <a:pt x="2058" y="1229"/>
                                <a:pt x="2652" y="1200"/>
                              </a:cubicBezTo>
                              <a:cubicBezTo>
                                <a:pt x="3246" y="1171"/>
                                <a:pt x="3981" y="963"/>
                                <a:pt x="4245" y="882"/>
                              </a:cubicBezTo>
                              <a:cubicBezTo>
                                <a:pt x="4509" y="801"/>
                                <a:pt x="4313" y="764"/>
                                <a:pt x="4238" y="713"/>
                              </a:cubicBezTo>
                              <a:cubicBezTo>
                                <a:pt x="4163" y="663"/>
                                <a:pt x="3914" y="600"/>
                                <a:pt x="3797" y="575"/>
                              </a:cubicBezTo>
                              <a:cubicBezTo>
                                <a:pt x="3680" y="550"/>
                                <a:pt x="3605" y="586"/>
                                <a:pt x="3536" y="563"/>
                              </a:cubicBezTo>
                              <a:cubicBezTo>
                                <a:pt x="3467" y="538"/>
                                <a:pt x="3369" y="512"/>
                                <a:pt x="3384" y="430"/>
                              </a:cubicBezTo>
                              <a:cubicBezTo>
                                <a:pt x="3399" y="348"/>
                                <a:pt x="3528" y="138"/>
                                <a:pt x="3629" y="69"/>
                              </a:cubicBezTo>
                              <a:cubicBezTo>
                                <a:pt x="3730" y="0"/>
                                <a:pt x="3914" y="28"/>
                                <a:pt x="3989" y="17"/>
                              </a:cubicBezTo>
                              <a:close/>
                            </a:path>
                          </a:pathLst>
                        </a:custGeom>
                        <a:gradFill rotWithShape="1">
                          <a:gsLst>
                            <a:gs pos="0">
                              <a:schemeClr val="tx2">
                                <a:lumMod val="75000"/>
                                <a:lumOff val="0"/>
                              </a:schemeClr>
                            </a:gs>
                            <a:gs pos="100000">
                              <a:schemeClr val="tx2">
                                <a:lumMod val="40000"/>
                                <a:lumOff val="60000"/>
                              </a:schemeClr>
                            </a:gs>
                          </a:gsLst>
                          <a:path path="rect">
                            <a:fillToRect l="100000" t="100000"/>
                          </a:path>
                        </a:gradFill>
                        <a:ln w="9525">
                          <a:solidFill>
                            <a:srgbClr val="0070C0"/>
                          </a:solidFill>
                          <a:round/>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833029" id="Freeform 5" o:spid="_x0000_s1026" style="position:absolute;margin-left:271.25pt;margin-top:10.85pt;width:149.4pt;height:56.2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014,1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" path="m3989,17v70,-4,-53,253,-57,311c3928,386,3941,357,3967,367v27,10,63,8,120,20c4145,400,4240,423,4317,442v77,17,172,33,233,53c4610,515,4609,524,4679,565v69,41,237,84,286,182c5014,844,5005,1028,4973,1152v-32,125,-51,251,-197,338c4630,1578,4402,1642,4098,1676v-304,34,-637,56,-1144,19c2447,1658,1426,1428,1058,1457v-368,29,-146,369,-309,412c586,1912,162,1757,81,1714,,1671,175,1659,261,1612v86,-47,264,-87,334,-180c665,1339,340,1092,683,1053v343,-39,1375,176,1969,147c3246,1171,3981,963,4245,882v264,-81,68,-118,-7,-169c4163,663,3914,600,3797,575v-117,-25,-192,11,-261,-12c3467,538,3369,512,3384,430v15,-82,144,-292,245,-361c3730,,3914,28,3989,17xe" fillcolor="#17365d [2415]" strokecolor="#0070c0">
                <v:fill color2="#8db3e2 [1311]" rotate="t" focusposition="1,1" focussize="" focus="100%" type="gradientRadial">
                  <o:fill v:ext="view" type="gradientCenter"/>
                </v:fill>
                <v:shadow on="t" opacity=".5" offset="-6pt,6pt"/>
                <v:path arrowok="t" o:connecttype="custom" o:connectlocs="1509503,6346;1487933,122441;1501178,136999;1546588,144465;1633624,164996;1721795,184781;1770610,210912;1878838,278851;1881865,430036;1807317,556210;1550751,625642;1117842,632735;400365,543891;283434,697688;30652,639828;98767,601752;225158,534558;258458,393080;1003560,447954;1606378,329246;1603729,266159;1436847,214645;1338081,210165;1280561,160517;1373273,25757;1509503,6346" o:connectangles="0,0,0,0,0,0,0,0,0,0,0,0,0,0,0,0,0,0,0,0,0,0,0,0,0,0"/>
              </v:shape>
            </w:pict>
          </mc:Fallback>
        </mc:AlternateContent>
      </w:r>
      <w:r w:rsidRPr="00254A9D">
        <w:rPr>
          <w:b/>
          <w:i/>
          <w:noProof/>
          <w:color w:val="0070C0"/>
          <w:sz w:val="28"/>
          <w:szCs w:val="28"/>
          <w:lang w:bidi="ar-SA"/>
        </w:rPr>
        <w:t>Connected</w:t>
      </w:r>
    </w:p>
    <w:p w:rsidR="005828C9" w:rsidRDefault="005828C9" w:rsidP="005828C9">
      <w:pPr>
        <w:pStyle w:val="ListParagraph"/>
        <w:numPr>
          <w:ilvl w:val="0"/>
          <w:numId w:val="3"/>
        </w:numPr>
        <w:ind w:left="284" w:hanging="284"/>
      </w:pPr>
      <w:r>
        <w:t>able to relate well to others</w:t>
      </w:r>
    </w:p>
    <w:p w:rsidR="005828C9" w:rsidRDefault="005828C9" w:rsidP="005828C9">
      <w:pPr>
        <w:pStyle w:val="ListParagraph"/>
        <w:numPr>
          <w:ilvl w:val="0"/>
          <w:numId w:val="3"/>
        </w:numPr>
        <w:ind w:left="284" w:hanging="284"/>
      </w:pPr>
      <w:r>
        <w:t>effective users of communication tools</w:t>
      </w:r>
    </w:p>
    <w:p w:rsidR="005828C9" w:rsidRDefault="005828C9" w:rsidP="005828C9">
      <w:pPr>
        <w:pStyle w:val="ListParagraph"/>
        <w:numPr>
          <w:ilvl w:val="0"/>
          <w:numId w:val="3"/>
        </w:numPr>
        <w:ind w:left="284" w:hanging="284"/>
      </w:pPr>
      <w:r>
        <w:rPr>
          <w:noProof/>
          <w:lang w:val="en-NZ" w:eastAsia="en-NZ" w:bidi="ar-SA"/>
        </w:rPr>
        <mc:AlternateContent>
          <mc:Choice Requires="wps">
            <w:drawing>
              <wp:anchor distT="0" distB="0" distL="114300" distR="114300" simplePos="0" relativeHeight="251648000" behindDoc="0" locked="0" layoutInCell="1" allowOverlap="1" wp14:anchorId="0B80A6BA" wp14:editId="6188D1E9">
                <wp:simplePos x="0" y="0"/>
                <wp:positionH relativeFrom="column">
                  <wp:posOffset>3761105</wp:posOffset>
                </wp:positionH>
                <wp:positionV relativeFrom="paragraph">
                  <wp:posOffset>93980</wp:posOffset>
                </wp:positionV>
                <wp:extent cx="1041400" cy="277495"/>
                <wp:effectExtent l="0" t="0" r="0" b="0"/>
                <wp:wrapNone/>
                <wp:docPr id="197"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FF0D7A" w:rsidRDefault="00947E46" w:rsidP="005828C9">
                            <w:pPr>
                              <w:rPr>
                                <w:b/>
                              </w:rPr>
                            </w:pPr>
                            <w:proofErr w:type="spellStart"/>
                            <w:r w:rsidRPr="00FF0D7A">
                              <w:rPr>
                                <w:b/>
                              </w:rPr>
                              <w:t>Te</w:t>
                            </w:r>
                            <w:proofErr w:type="spellEnd"/>
                            <w:r w:rsidRPr="00FF0D7A">
                              <w:rPr>
                                <w:b/>
                              </w:rPr>
                              <w:t xml:space="preserve"> </w:t>
                            </w:r>
                            <w:proofErr w:type="spellStart"/>
                            <w:r>
                              <w:rPr>
                                <w:b/>
                              </w:rPr>
                              <w:t>awa</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B80A6BA" id="Text Box 52" o:spid="_x0000_s1029" type="#_x0000_t202" style="position:absolute;left:0;text-align:left;margin-left:296.15pt;margin-top:7.4pt;width:82pt;height:21.85pt;z-index:2516480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pntw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" filled="f" stroked="f">
                <v:textbox style="mso-fit-shape-to-text:t">
                  <w:txbxContent>
                    <w:p w:rsidR="00947E46" w:rsidRPr="00FF0D7A" w:rsidRDefault="00947E46" w:rsidP="005828C9">
                      <w:pPr>
                        <w:rPr>
                          <w:b/>
                        </w:rPr>
                      </w:pPr>
                      <w:proofErr w:type="spellStart"/>
                      <w:r w:rsidRPr="00FF0D7A">
                        <w:rPr>
                          <w:b/>
                        </w:rPr>
                        <w:t>Te</w:t>
                      </w:r>
                      <w:proofErr w:type="spellEnd"/>
                      <w:r w:rsidRPr="00FF0D7A">
                        <w:rPr>
                          <w:b/>
                        </w:rPr>
                        <w:t xml:space="preserve"> </w:t>
                      </w:r>
                      <w:proofErr w:type="spellStart"/>
                      <w:r>
                        <w:rPr>
                          <w:b/>
                        </w:rPr>
                        <w:t>awa</w:t>
                      </w:r>
                      <w:proofErr w:type="spellEnd"/>
                    </w:p>
                  </w:txbxContent>
                </v:textbox>
              </v:shape>
            </w:pict>
          </mc:Fallback>
        </mc:AlternateContent>
      </w:r>
      <w:r>
        <w:rPr>
          <w:noProof/>
          <w:lang w:val="en-NZ" w:eastAsia="en-NZ" w:bidi="ar-SA"/>
        </w:rPr>
        <mc:AlternateContent>
          <mc:Choice Requires="wps">
            <w:drawing>
              <wp:anchor distT="0" distB="0" distL="114300" distR="114300" simplePos="0" relativeHeight="251652096" behindDoc="0" locked="0" layoutInCell="1" allowOverlap="1" wp14:anchorId="58E9B527" wp14:editId="18D78D62">
                <wp:simplePos x="0" y="0"/>
                <wp:positionH relativeFrom="column">
                  <wp:posOffset>4695190</wp:posOffset>
                </wp:positionH>
                <wp:positionV relativeFrom="paragraph">
                  <wp:posOffset>93980</wp:posOffset>
                </wp:positionV>
                <wp:extent cx="1233805" cy="277495"/>
                <wp:effectExtent l="0" t="0" r="0" b="0"/>
                <wp:wrapNone/>
                <wp:docPr id="19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80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connectedness</w:t>
                            </w:r>
                            <w:proofErr w:type="gramEnd"/>
                            <w:r w:rsidRPr="00B940C1">
                              <w:rPr>
                                <w:b/>
                                <w:i/>
                                <w:color w:val="4F81BD" w:themeColor="accent1"/>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8E9B527" id="Text Box 56" o:spid="_x0000_s1030" type="#_x0000_t202" style="position:absolute;left:0;text-align:left;margin-left:369.7pt;margin-top:7.4pt;width:97.15pt;height:21.85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chuQIAAMM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" filled="f" stroked="f">
                <v:textbox style="mso-fit-shape-to-text:t">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connectedness</w:t>
                      </w:r>
                      <w:proofErr w:type="gramEnd"/>
                      <w:r w:rsidRPr="00B940C1">
                        <w:rPr>
                          <w:b/>
                          <w:i/>
                          <w:color w:val="4F81BD" w:themeColor="accent1"/>
                        </w:rPr>
                        <w:t>)</w:t>
                      </w:r>
                    </w:p>
                  </w:txbxContent>
                </v:textbox>
              </v:shape>
            </w:pict>
          </mc:Fallback>
        </mc:AlternateContent>
      </w:r>
      <w:r>
        <w:t>connected to the land and environment</w:t>
      </w:r>
    </w:p>
    <w:p w:rsidR="005828C9" w:rsidRPr="00A6386F" w:rsidRDefault="005828C9" w:rsidP="005828C9">
      <w:pPr>
        <w:pStyle w:val="ListParagraph"/>
        <w:numPr>
          <w:ilvl w:val="0"/>
          <w:numId w:val="3"/>
        </w:numPr>
        <w:ind w:left="284" w:hanging="284"/>
      </w:pPr>
      <w:r>
        <w:rPr>
          <w:noProof/>
          <w:lang w:val="en-NZ" w:eastAsia="en-NZ" w:bidi="ar-SA"/>
        </w:rPr>
        <mc:AlternateContent>
          <mc:Choice Requires="wps">
            <w:drawing>
              <wp:anchor distT="0" distB="0" distL="114300" distR="114300" simplePos="0" relativeHeight="251656192" behindDoc="0" locked="0" layoutInCell="1" allowOverlap="1" wp14:anchorId="6035ECF5" wp14:editId="0FD05204">
                <wp:simplePos x="0" y="0"/>
                <wp:positionH relativeFrom="column">
                  <wp:posOffset>-26035</wp:posOffset>
                </wp:positionH>
                <wp:positionV relativeFrom="paragraph">
                  <wp:posOffset>318135</wp:posOffset>
                </wp:positionV>
                <wp:extent cx="5855335" cy="0"/>
                <wp:effectExtent l="12065" t="13335" r="9525" b="15240"/>
                <wp:wrapNone/>
                <wp:docPr id="195"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5335" cy="0"/>
                        </a:xfrm>
                        <a:prstGeom prst="straightConnector1">
                          <a:avLst/>
                        </a:prstGeom>
                        <a:noFill/>
                        <a:ln w="19050">
                          <a:solidFill>
                            <a:schemeClr val="accent1">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41991" id="AutoShape 59" o:spid="_x0000_s1026" type="#_x0000_t32" style="position:absolute;margin-left:-2.05pt;margin-top:25.05pt;width:461.05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" strokecolor="#b8cce4 [1300]" strokeweight="1.5pt"/>
            </w:pict>
          </mc:Fallback>
        </mc:AlternateContent>
      </w:r>
      <w:r>
        <w:t>active members in their community and beyond</w:t>
      </w:r>
      <w:r>
        <w:br/>
        <w:t xml:space="preserve"> </w:t>
      </w:r>
    </w:p>
    <w:p w:rsidR="005828C9" w:rsidRPr="00254A9D" w:rsidRDefault="005828C9" w:rsidP="005828C9">
      <w:pPr>
        <w:spacing w:before="120"/>
        <w:rPr>
          <w:b/>
          <w:i/>
          <w:noProof/>
          <w:color w:val="0070C0"/>
          <w:sz w:val="28"/>
          <w:szCs w:val="28"/>
          <w:lang w:bidi="ar-SA"/>
        </w:rPr>
      </w:pPr>
      <w:r>
        <w:rPr>
          <w:b/>
          <w:i/>
          <w:noProof/>
          <w:color w:val="0070C0"/>
          <w:sz w:val="28"/>
          <w:szCs w:val="28"/>
          <w:lang w:val="en-NZ" w:eastAsia="en-NZ" w:bidi="ar-SA"/>
        </w:rPr>
        <mc:AlternateContent>
          <mc:Choice Requires="wpg">
            <w:drawing>
              <wp:anchor distT="0" distB="0" distL="114300" distR="114300" simplePos="0" relativeHeight="251665408" behindDoc="0" locked="0" layoutInCell="1" allowOverlap="1" wp14:anchorId="4F3EE4EC" wp14:editId="3AE119CF">
                <wp:simplePos x="0" y="0"/>
                <wp:positionH relativeFrom="column">
                  <wp:posOffset>3444875</wp:posOffset>
                </wp:positionH>
                <wp:positionV relativeFrom="paragraph">
                  <wp:posOffset>90170</wp:posOffset>
                </wp:positionV>
                <wp:extent cx="2015490" cy="649605"/>
                <wp:effectExtent l="149225" t="13970" r="6985" b="250825"/>
                <wp:wrapNone/>
                <wp:docPr id="152"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015490" cy="649605"/>
                          <a:chOff x="2599" y="13086"/>
                          <a:chExt cx="4999" cy="1977"/>
                        </a:xfrm>
                      </wpg:grpSpPr>
                      <wps:wsp>
                        <wps:cNvPr id="153" name="Freeform 65"/>
                        <wps:cNvSpPr>
                          <a:spLocks/>
                        </wps:cNvSpPr>
                        <wps:spPr bwMode="auto">
                          <a:xfrm rot="592544">
                            <a:off x="5137" y="13997"/>
                            <a:ext cx="370" cy="697"/>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4" name="Freeform 66"/>
                        <wps:cNvSpPr>
                          <a:spLocks/>
                        </wps:cNvSpPr>
                        <wps:spPr bwMode="auto">
                          <a:xfrm rot="435134">
                            <a:off x="3945" y="14040"/>
                            <a:ext cx="432" cy="660"/>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5" name="Freeform 67"/>
                        <wps:cNvSpPr>
                          <a:spLocks/>
                        </wps:cNvSpPr>
                        <wps:spPr bwMode="auto">
                          <a:xfrm flipH="1">
                            <a:off x="3672" y="13997"/>
                            <a:ext cx="465" cy="535"/>
                          </a:xfrm>
                          <a:custGeom>
                            <a:avLst/>
                            <a:gdLst>
                              <a:gd name="T0" fmla="*/ 374 w 634"/>
                              <a:gd name="T1" fmla="*/ 69 h 674"/>
                              <a:gd name="T2" fmla="*/ 499 w 634"/>
                              <a:gd name="T3" fmla="*/ 88 h 674"/>
                              <a:gd name="T4" fmla="*/ 474 w 634"/>
                              <a:gd name="T5" fmla="*/ 197 h 674"/>
                              <a:gd name="T6" fmla="*/ 449 w 634"/>
                              <a:gd name="T7" fmla="*/ 260 h 674"/>
                              <a:gd name="T8" fmla="*/ 536 w 634"/>
                              <a:gd name="T9" fmla="*/ 324 h 674"/>
                              <a:gd name="T10" fmla="*/ 562 w 634"/>
                              <a:gd name="T11" fmla="*/ 434 h 674"/>
                              <a:gd name="T12" fmla="*/ 562 w 634"/>
                              <a:gd name="T13" fmla="*/ 498 h 674"/>
                              <a:gd name="T14" fmla="*/ 629 w 634"/>
                              <a:gd name="T15" fmla="*/ 649 h 674"/>
                              <a:gd name="T16" fmla="*/ 532 w 634"/>
                              <a:gd name="T17" fmla="*/ 649 h 674"/>
                              <a:gd name="T18" fmla="*/ 399 w 634"/>
                              <a:gd name="T19" fmla="*/ 662 h 674"/>
                              <a:gd name="T20" fmla="*/ 361 w 634"/>
                              <a:gd name="T21" fmla="*/ 598 h 674"/>
                              <a:gd name="T22" fmla="*/ 311 w 634"/>
                              <a:gd name="T23" fmla="*/ 424 h 674"/>
                              <a:gd name="T24" fmla="*/ 173 w 634"/>
                              <a:gd name="T25" fmla="*/ 506 h 674"/>
                              <a:gd name="T26" fmla="*/ 22 w 634"/>
                              <a:gd name="T27" fmla="*/ 374 h 674"/>
                              <a:gd name="T28" fmla="*/ 43 w 634"/>
                              <a:gd name="T29" fmla="*/ 310 h 674"/>
                              <a:gd name="T30" fmla="*/ 160 w 634"/>
                              <a:gd name="T31" fmla="*/ 416 h 674"/>
                              <a:gd name="T32" fmla="*/ 337 w 634"/>
                              <a:gd name="T33" fmla="*/ 288 h 674"/>
                              <a:gd name="T34" fmla="*/ 303 w 634"/>
                              <a:gd name="T35" fmla="*/ 252 h 674"/>
                              <a:gd name="T36" fmla="*/ 273 w 634"/>
                              <a:gd name="T37" fmla="*/ 188 h 674"/>
                              <a:gd name="T38" fmla="*/ 186 w 634"/>
                              <a:gd name="T39" fmla="*/ 61 h 674"/>
                              <a:gd name="T40" fmla="*/ 148 w 634"/>
                              <a:gd name="T41" fmla="*/ 6 h 674"/>
                              <a:gd name="T42" fmla="*/ 248 w 634"/>
                              <a:gd name="T43" fmla="*/ 24 h 674"/>
                              <a:gd name="T44" fmla="*/ 286 w 634"/>
                              <a:gd name="T45" fmla="*/ 106 h 674"/>
                              <a:gd name="T46" fmla="*/ 311 w 634"/>
                              <a:gd name="T47" fmla="*/ 161 h 674"/>
                              <a:gd name="T48" fmla="*/ 374 w 634"/>
                              <a:gd name="T49" fmla="*/ 69 h 6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34" h="674">
                                <a:moveTo>
                                  <a:pt x="374" y="69"/>
                                </a:moveTo>
                                <a:cubicBezTo>
                                  <a:pt x="406" y="57"/>
                                  <a:pt x="482" y="67"/>
                                  <a:pt x="499" y="88"/>
                                </a:cubicBezTo>
                                <a:cubicBezTo>
                                  <a:pt x="515" y="109"/>
                                  <a:pt x="482" y="168"/>
                                  <a:pt x="474" y="197"/>
                                </a:cubicBezTo>
                                <a:cubicBezTo>
                                  <a:pt x="466" y="226"/>
                                  <a:pt x="439" y="239"/>
                                  <a:pt x="449" y="260"/>
                                </a:cubicBezTo>
                                <a:cubicBezTo>
                                  <a:pt x="460" y="282"/>
                                  <a:pt x="518" y="295"/>
                                  <a:pt x="536" y="324"/>
                                </a:cubicBezTo>
                                <a:cubicBezTo>
                                  <a:pt x="555" y="353"/>
                                  <a:pt x="557" y="405"/>
                                  <a:pt x="562" y="434"/>
                                </a:cubicBezTo>
                                <a:cubicBezTo>
                                  <a:pt x="567" y="463"/>
                                  <a:pt x="551" y="462"/>
                                  <a:pt x="562" y="498"/>
                                </a:cubicBezTo>
                                <a:cubicBezTo>
                                  <a:pt x="573" y="534"/>
                                  <a:pt x="634" y="624"/>
                                  <a:pt x="629" y="649"/>
                                </a:cubicBezTo>
                                <a:cubicBezTo>
                                  <a:pt x="624" y="674"/>
                                  <a:pt x="570" y="647"/>
                                  <a:pt x="532" y="649"/>
                                </a:cubicBezTo>
                                <a:cubicBezTo>
                                  <a:pt x="494" y="651"/>
                                  <a:pt x="427" y="670"/>
                                  <a:pt x="399" y="662"/>
                                </a:cubicBezTo>
                                <a:cubicBezTo>
                                  <a:pt x="370" y="654"/>
                                  <a:pt x="376" y="637"/>
                                  <a:pt x="361" y="598"/>
                                </a:cubicBezTo>
                                <a:cubicBezTo>
                                  <a:pt x="346" y="558"/>
                                  <a:pt x="342" y="440"/>
                                  <a:pt x="311" y="424"/>
                                </a:cubicBezTo>
                                <a:cubicBezTo>
                                  <a:pt x="279" y="409"/>
                                  <a:pt x="221" y="514"/>
                                  <a:pt x="173" y="506"/>
                                </a:cubicBezTo>
                                <a:cubicBezTo>
                                  <a:pt x="125" y="498"/>
                                  <a:pt x="44" y="407"/>
                                  <a:pt x="22" y="374"/>
                                </a:cubicBezTo>
                                <a:cubicBezTo>
                                  <a:pt x="0" y="341"/>
                                  <a:pt x="20" y="303"/>
                                  <a:pt x="43" y="310"/>
                                </a:cubicBezTo>
                                <a:cubicBezTo>
                                  <a:pt x="66" y="317"/>
                                  <a:pt x="111" y="420"/>
                                  <a:pt x="160" y="416"/>
                                </a:cubicBezTo>
                                <a:cubicBezTo>
                                  <a:pt x="209" y="412"/>
                                  <a:pt x="313" y="315"/>
                                  <a:pt x="337" y="288"/>
                                </a:cubicBezTo>
                                <a:cubicBezTo>
                                  <a:pt x="361" y="261"/>
                                  <a:pt x="313" y="269"/>
                                  <a:pt x="303" y="252"/>
                                </a:cubicBezTo>
                                <a:cubicBezTo>
                                  <a:pt x="292" y="235"/>
                                  <a:pt x="292" y="220"/>
                                  <a:pt x="273" y="188"/>
                                </a:cubicBezTo>
                                <a:cubicBezTo>
                                  <a:pt x="254" y="156"/>
                                  <a:pt x="208" y="91"/>
                                  <a:pt x="186" y="61"/>
                                </a:cubicBezTo>
                                <a:cubicBezTo>
                                  <a:pt x="165" y="31"/>
                                  <a:pt x="138" y="12"/>
                                  <a:pt x="148" y="6"/>
                                </a:cubicBezTo>
                                <a:cubicBezTo>
                                  <a:pt x="159" y="0"/>
                                  <a:pt x="226" y="8"/>
                                  <a:pt x="248" y="24"/>
                                </a:cubicBezTo>
                                <a:cubicBezTo>
                                  <a:pt x="270" y="40"/>
                                  <a:pt x="275" y="83"/>
                                  <a:pt x="286" y="106"/>
                                </a:cubicBezTo>
                                <a:cubicBezTo>
                                  <a:pt x="296" y="129"/>
                                  <a:pt x="300" y="168"/>
                                  <a:pt x="311" y="161"/>
                                </a:cubicBezTo>
                                <a:cubicBezTo>
                                  <a:pt x="321" y="153"/>
                                  <a:pt x="342" y="81"/>
                                  <a:pt x="374" y="69"/>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6" name="Freeform 68"/>
                        <wps:cNvSpPr>
                          <a:spLocks/>
                        </wps:cNvSpPr>
                        <wps:spPr bwMode="auto">
                          <a:xfrm rot="1330839">
                            <a:off x="4483" y="14102"/>
                            <a:ext cx="302" cy="437"/>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7" name="Freeform 69"/>
                        <wps:cNvSpPr>
                          <a:spLocks/>
                        </wps:cNvSpPr>
                        <wps:spPr bwMode="auto">
                          <a:xfrm>
                            <a:off x="4239" y="14056"/>
                            <a:ext cx="491" cy="535"/>
                          </a:xfrm>
                          <a:custGeom>
                            <a:avLst/>
                            <a:gdLst>
                              <a:gd name="T0" fmla="*/ 257 w 664"/>
                              <a:gd name="T1" fmla="*/ 69 h 674"/>
                              <a:gd name="T2" fmla="*/ 134 w 664"/>
                              <a:gd name="T3" fmla="*/ 88 h 674"/>
                              <a:gd name="T4" fmla="*/ 158 w 664"/>
                              <a:gd name="T5" fmla="*/ 197 h 674"/>
                              <a:gd name="T6" fmla="*/ 183 w 664"/>
                              <a:gd name="T7" fmla="*/ 260 h 674"/>
                              <a:gd name="T8" fmla="*/ 97 w 664"/>
                              <a:gd name="T9" fmla="*/ 324 h 674"/>
                              <a:gd name="T10" fmla="*/ 71 w 664"/>
                              <a:gd name="T11" fmla="*/ 434 h 674"/>
                              <a:gd name="T12" fmla="*/ 71 w 664"/>
                              <a:gd name="T13" fmla="*/ 498 h 674"/>
                              <a:gd name="T14" fmla="*/ 5 w 664"/>
                              <a:gd name="T15" fmla="*/ 649 h 674"/>
                              <a:gd name="T16" fmla="*/ 101 w 664"/>
                              <a:gd name="T17" fmla="*/ 649 h 674"/>
                              <a:gd name="T18" fmla="*/ 233 w 664"/>
                              <a:gd name="T19" fmla="*/ 662 h 674"/>
                              <a:gd name="T20" fmla="*/ 270 w 664"/>
                              <a:gd name="T21" fmla="*/ 598 h 674"/>
                              <a:gd name="T22" fmla="*/ 320 w 664"/>
                              <a:gd name="T23" fmla="*/ 424 h 674"/>
                              <a:gd name="T24" fmla="*/ 456 w 664"/>
                              <a:gd name="T25" fmla="*/ 506 h 674"/>
                              <a:gd name="T26" fmla="*/ 636 w 664"/>
                              <a:gd name="T27" fmla="*/ 492 h 674"/>
                              <a:gd name="T28" fmla="*/ 625 w 664"/>
                              <a:gd name="T29" fmla="*/ 417 h 674"/>
                              <a:gd name="T30" fmla="*/ 469 w 664"/>
                              <a:gd name="T31" fmla="*/ 416 h 674"/>
                              <a:gd name="T32" fmla="*/ 294 w 664"/>
                              <a:gd name="T33" fmla="*/ 288 h 674"/>
                              <a:gd name="T34" fmla="*/ 328 w 664"/>
                              <a:gd name="T35" fmla="*/ 252 h 674"/>
                              <a:gd name="T36" fmla="*/ 357 w 664"/>
                              <a:gd name="T37" fmla="*/ 188 h 674"/>
                              <a:gd name="T38" fmla="*/ 443 w 664"/>
                              <a:gd name="T39" fmla="*/ 61 h 674"/>
                              <a:gd name="T40" fmla="*/ 481 w 664"/>
                              <a:gd name="T41" fmla="*/ 6 h 674"/>
                              <a:gd name="T42" fmla="*/ 382 w 664"/>
                              <a:gd name="T43" fmla="*/ 24 h 674"/>
                              <a:gd name="T44" fmla="*/ 344 w 664"/>
                              <a:gd name="T45" fmla="*/ 106 h 674"/>
                              <a:gd name="T46" fmla="*/ 320 w 664"/>
                              <a:gd name="T47" fmla="*/ 161 h 674"/>
                              <a:gd name="T48" fmla="*/ 257 w 664"/>
                              <a:gd name="T49" fmla="*/ 69 h 6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64" h="674">
                                <a:moveTo>
                                  <a:pt x="257" y="69"/>
                                </a:moveTo>
                                <a:cubicBezTo>
                                  <a:pt x="226" y="57"/>
                                  <a:pt x="150" y="67"/>
                                  <a:pt x="134" y="88"/>
                                </a:cubicBezTo>
                                <a:cubicBezTo>
                                  <a:pt x="118" y="109"/>
                                  <a:pt x="150" y="168"/>
                                  <a:pt x="158" y="197"/>
                                </a:cubicBezTo>
                                <a:cubicBezTo>
                                  <a:pt x="166" y="226"/>
                                  <a:pt x="193" y="239"/>
                                  <a:pt x="183" y="260"/>
                                </a:cubicBezTo>
                                <a:cubicBezTo>
                                  <a:pt x="172" y="282"/>
                                  <a:pt x="115" y="295"/>
                                  <a:pt x="97" y="324"/>
                                </a:cubicBezTo>
                                <a:cubicBezTo>
                                  <a:pt x="78" y="353"/>
                                  <a:pt x="76" y="405"/>
                                  <a:pt x="71" y="434"/>
                                </a:cubicBezTo>
                                <a:cubicBezTo>
                                  <a:pt x="66" y="463"/>
                                  <a:pt x="82" y="462"/>
                                  <a:pt x="71" y="498"/>
                                </a:cubicBezTo>
                                <a:cubicBezTo>
                                  <a:pt x="60" y="534"/>
                                  <a:pt x="0" y="624"/>
                                  <a:pt x="5" y="649"/>
                                </a:cubicBezTo>
                                <a:cubicBezTo>
                                  <a:pt x="10" y="674"/>
                                  <a:pt x="63" y="647"/>
                                  <a:pt x="101" y="649"/>
                                </a:cubicBezTo>
                                <a:cubicBezTo>
                                  <a:pt x="139" y="651"/>
                                  <a:pt x="205" y="670"/>
                                  <a:pt x="233" y="662"/>
                                </a:cubicBezTo>
                                <a:cubicBezTo>
                                  <a:pt x="261" y="654"/>
                                  <a:pt x="255" y="637"/>
                                  <a:pt x="270" y="598"/>
                                </a:cubicBezTo>
                                <a:cubicBezTo>
                                  <a:pt x="285" y="558"/>
                                  <a:pt x="289" y="440"/>
                                  <a:pt x="320" y="424"/>
                                </a:cubicBezTo>
                                <a:cubicBezTo>
                                  <a:pt x="351" y="409"/>
                                  <a:pt x="403" y="495"/>
                                  <a:pt x="456" y="506"/>
                                </a:cubicBezTo>
                                <a:cubicBezTo>
                                  <a:pt x="509" y="517"/>
                                  <a:pt x="608" y="507"/>
                                  <a:pt x="636" y="492"/>
                                </a:cubicBezTo>
                                <a:cubicBezTo>
                                  <a:pt x="664" y="477"/>
                                  <a:pt x="653" y="430"/>
                                  <a:pt x="625" y="417"/>
                                </a:cubicBezTo>
                                <a:cubicBezTo>
                                  <a:pt x="597" y="404"/>
                                  <a:pt x="524" y="437"/>
                                  <a:pt x="469" y="416"/>
                                </a:cubicBezTo>
                                <a:cubicBezTo>
                                  <a:pt x="414" y="395"/>
                                  <a:pt x="318" y="315"/>
                                  <a:pt x="294" y="288"/>
                                </a:cubicBezTo>
                                <a:cubicBezTo>
                                  <a:pt x="270" y="261"/>
                                  <a:pt x="318" y="269"/>
                                  <a:pt x="328" y="252"/>
                                </a:cubicBezTo>
                                <a:cubicBezTo>
                                  <a:pt x="338" y="235"/>
                                  <a:pt x="338" y="220"/>
                                  <a:pt x="357" y="188"/>
                                </a:cubicBezTo>
                                <a:cubicBezTo>
                                  <a:pt x="376" y="156"/>
                                  <a:pt x="422" y="91"/>
                                  <a:pt x="443" y="61"/>
                                </a:cubicBezTo>
                                <a:cubicBezTo>
                                  <a:pt x="464" y="31"/>
                                  <a:pt x="491" y="12"/>
                                  <a:pt x="481" y="6"/>
                                </a:cubicBezTo>
                                <a:cubicBezTo>
                                  <a:pt x="470" y="0"/>
                                  <a:pt x="404" y="8"/>
                                  <a:pt x="382" y="24"/>
                                </a:cubicBezTo>
                                <a:cubicBezTo>
                                  <a:pt x="360" y="40"/>
                                  <a:pt x="355" y="83"/>
                                  <a:pt x="344" y="106"/>
                                </a:cubicBezTo>
                                <a:cubicBezTo>
                                  <a:pt x="334" y="129"/>
                                  <a:pt x="331" y="168"/>
                                  <a:pt x="320" y="161"/>
                                </a:cubicBezTo>
                                <a:cubicBezTo>
                                  <a:pt x="310" y="153"/>
                                  <a:pt x="289" y="81"/>
                                  <a:pt x="257" y="69"/>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8" name="Freeform 70"/>
                        <wps:cNvSpPr>
                          <a:spLocks/>
                        </wps:cNvSpPr>
                        <wps:spPr bwMode="auto">
                          <a:xfrm rot="-526359">
                            <a:off x="5006" y="13977"/>
                            <a:ext cx="419" cy="562"/>
                          </a:xfrm>
                          <a:custGeom>
                            <a:avLst/>
                            <a:gdLst>
                              <a:gd name="T0" fmla="*/ 257 w 664"/>
                              <a:gd name="T1" fmla="*/ 46 h 651"/>
                              <a:gd name="T2" fmla="*/ 134 w 664"/>
                              <a:gd name="T3" fmla="*/ 65 h 651"/>
                              <a:gd name="T4" fmla="*/ 158 w 664"/>
                              <a:gd name="T5" fmla="*/ 174 h 651"/>
                              <a:gd name="T6" fmla="*/ 183 w 664"/>
                              <a:gd name="T7" fmla="*/ 237 h 651"/>
                              <a:gd name="T8" fmla="*/ 97 w 664"/>
                              <a:gd name="T9" fmla="*/ 301 h 651"/>
                              <a:gd name="T10" fmla="*/ 71 w 664"/>
                              <a:gd name="T11" fmla="*/ 411 h 651"/>
                              <a:gd name="T12" fmla="*/ 71 w 664"/>
                              <a:gd name="T13" fmla="*/ 475 h 651"/>
                              <a:gd name="T14" fmla="*/ 5 w 664"/>
                              <a:gd name="T15" fmla="*/ 626 h 651"/>
                              <a:gd name="T16" fmla="*/ 101 w 664"/>
                              <a:gd name="T17" fmla="*/ 626 h 651"/>
                              <a:gd name="T18" fmla="*/ 233 w 664"/>
                              <a:gd name="T19" fmla="*/ 639 h 651"/>
                              <a:gd name="T20" fmla="*/ 270 w 664"/>
                              <a:gd name="T21" fmla="*/ 575 h 651"/>
                              <a:gd name="T22" fmla="*/ 320 w 664"/>
                              <a:gd name="T23" fmla="*/ 401 h 651"/>
                              <a:gd name="T24" fmla="*/ 456 w 664"/>
                              <a:gd name="T25" fmla="*/ 483 h 651"/>
                              <a:gd name="T26" fmla="*/ 636 w 664"/>
                              <a:gd name="T27" fmla="*/ 469 h 651"/>
                              <a:gd name="T28" fmla="*/ 625 w 664"/>
                              <a:gd name="T29" fmla="*/ 394 h 651"/>
                              <a:gd name="T30" fmla="*/ 469 w 664"/>
                              <a:gd name="T31" fmla="*/ 393 h 651"/>
                              <a:gd name="T32" fmla="*/ 294 w 664"/>
                              <a:gd name="T33" fmla="*/ 265 h 651"/>
                              <a:gd name="T34" fmla="*/ 328 w 664"/>
                              <a:gd name="T35" fmla="*/ 229 h 651"/>
                              <a:gd name="T36" fmla="*/ 357 w 664"/>
                              <a:gd name="T37" fmla="*/ 165 h 651"/>
                              <a:gd name="T38" fmla="*/ 388 w 664"/>
                              <a:gd name="T39" fmla="*/ 132 h 651"/>
                              <a:gd name="T40" fmla="*/ 443 w 664"/>
                              <a:gd name="T41" fmla="*/ 38 h 651"/>
                              <a:gd name="T42" fmla="*/ 463 w 664"/>
                              <a:gd name="T43" fmla="*/ 79 h 651"/>
                              <a:gd name="T44" fmla="*/ 382 w 664"/>
                              <a:gd name="T45" fmla="*/ 1 h 651"/>
                              <a:gd name="T46" fmla="*/ 344 w 664"/>
                              <a:gd name="T47" fmla="*/ 83 h 651"/>
                              <a:gd name="T48" fmla="*/ 320 w 664"/>
                              <a:gd name="T49" fmla="*/ 138 h 651"/>
                              <a:gd name="T50" fmla="*/ 257 w 664"/>
                              <a:gd name="T51" fmla="*/ 46 h 6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64" h="651">
                                <a:moveTo>
                                  <a:pt x="257" y="46"/>
                                </a:moveTo>
                                <a:cubicBezTo>
                                  <a:pt x="226" y="34"/>
                                  <a:pt x="150" y="44"/>
                                  <a:pt x="134" y="65"/>
                                </a:cubicBezTo>
                                <a:cubicBezTo>
                                  <a:pt x="118" y="86"/>
                                  <a:pt x="150" y="145"/>
                                  <a:pt x="158" y="174"/>
                                </a:cubicBezTo>
                                <a:cubicBezTo>
                                  <a:pt x="166" y="203"/>
                                  <a:pt x="193" y="216"/>
                                  <a:pt x="183" y="237"/>
                                </a:cubicBezTo>
                                <a:cubicBezTo>
                                  <a:pt x="172" y="259"/>
                                  <a:pt x="115" y="272"/>
                                  <a:pt x="97" y="301"/>
                                </a:cubicBezTo>
                                <a:cubicBezTo>
                                  <a:pt x="78" y="330"/>
                                  <a:pt x="76" y="382"/>
                                  <a:pt x="71" y="411"/>
                                </a:cubicBezTo>
                                <a:cubicBezTo>
                                  <a:pt x="66" y="440"/>
                                  <a:pt x="82" y="439"/>
                                  <a:pt x="71" y="475"/>
                                </a:cubicBezTo>
                                <a:cubicBezTo>
                                  <a:pt x="60" y="511"/>
                                  <a:pt x="0" y="601"/>
                                  <a:pt x="5" y="626"/>
                                </a:cubicBezTo>
                                <a:cubicBezTo>
                                  <a:pt x="10" y="651"/>
                                  <a:pt x="63" y="624"/>
                                  <a:pt x="101" y="626"/>
                                </a:cubicBezTo>
                                <a:cubicBezTo>
                                  <a:pt x="139" y="628"/>
                                  <a:pt x="205" y="647"/>
                                  <a:pt x="233" y="639"/>
                                </a:cubicBezTo>
                                <a:cubicBezTo>
                                  <a:pt x="261" y="631"/>
                                  <a:pt x="255" y="614"/>
                                  <a:pt x="270" y="575"/>
                                </a:cubicBezTo>
                                <a:cubicBezTo>
                                  <a:pt x="285" y="535"/>
                                  <a:pt x="289" y="417"/>
                                  <a:pt x="320" y="401"/>
                                </a:cubicBezTo>
                                <a:cubicBezTo>
                                  <a:pt x="351" y="386"/>
                                  <a:pt x="403" y="472"/>
                                  <a:pt x="456" y="483"/>
                                </a:cubicBezTo>
                                <a:cubicBezTo>
                                  <a:pt x="509" y="494"/>
                                  <a:pt x="608" y="484"/>
                                  <a:pt x="636" y="469"/>
                                </a:cubicBezTo>
                                <a:cubicBezTo>
                                  <a:pt x="664" y="454"/>
                                  <a:pt x="653" y="407"/>
                                  <a:pt x="625" y="394"/>
                                </a:cubicBezTo>
                                <a:cubicBezTo>
                                  <a:pt x="597" y="381"/>
                                  <a:pt x="524" y="414"/>
                                  <a:pt x="469" y="393"/>
                                </a:cubicBezTo>
                                <a:cubicBezTo>
                                  <a:pt x="414" y="372"/>
                                  <a:pt x="318" y="292"/>
                                  <a:pt x="294" y="265"/>
                                </a:cubicBezTo>
                                <a:cubicBezTo>
                                  <a:pt x="270" y="238"/>
                                  <a:pt x="318" y="246"/>
                                  <a:pt x="328" y="229"/>
                                </a:cubicBezTo>
                                <a:cubicBezTo>
                                  <a:pt x="338" y="212"/>
                                  <a:pt x="347" y="181"/>
                                  <a:pt x="357" y="165"/>
                                </a:cubicBezTo>
                                <a:cubicBezTo>
                                  <a:pt x="367" y="149"/>
                                  <a:pt x="374" y="153"/>
                                  <a:pt x="388" y="132"/>
                                </a:cubicBezTo>
                                <a:cubicBezTo>
                                  <a:pt x="402" y="111"/>
                                  <a:pt x="431" y="47"/>
                                  <a:pt x="443" y="38"/>
                                </a:cubicBezTo>
                                <a:cubicBezTo>
                                  <a:pt x="455" y="29"/>
                                  <a:pt x="473" y="85"/>
                                  <a:pt x="463" y="79"/>
                                </a:cubicBezTo>
                                <a:cubicBezTo>
                                  <a:pt x="453" y="73"/>
                                  <a:pt x="402" y="0"/>
                                  <a:pt x="382" y="1"/>
                                </a:cubicBezTo>
                                <a:cubicBezTo>
                                  <a:pt x="362" y="2"/>
                                  <a:pt x="355" y="60"/>
                                  <a:pt x="344" y="83"/>
                                </a:cubicBezTo>
                                <a:cubicBezTo>
                                  <a:pt x="334" y="106"/>
                                  <a:pt x="331" y="145"/>
                                  <a:pt x="320" y="138"/>
                                </a:cubicBezTo>
                                <a:cubicBezTo>
                                  <a:pt x="310" y="130"/>
                                  <a:pt x="289" y="58"/>
                                  <a:pt x="257" y="46"/>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59" name="Freeform 71"/>
                        <wps:cNvSpPr>
                          <a:spLocks/>
                        </wps:cNvSpPr>
                        <wps:spPr bwMode="auto">
                          <a:xfrm>
                            <a:off x="6541" y="14005"/>
                            <a:ext cx="378" cy="750"/>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0" name="Freeform 72"/>
                        <wps:cNvSpPr>
                          <a:spLocks/>
                        </wps:cNvSpPr>
                        <wps:spPr bwMode="auto">
                          <a:xfrm>
                            <a:off x="5825" y="13885"/>
                            <a:ext cx="318" cy="741"/>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1" name="Freeform 73"/>
                        <wps:cNvSpPr>
                          <a:spLocks/>
                        </wps:cNvSpPr>
                        <wps:spPr bwMode="auto">
                          <a:xfrm>
                            <a:off x="3311" y="14374"/>
                            <a:ext cx="3960" cy="204"/>
                          </a:xfrm>
                          <a:custGeom>
                            <a:avLst/>
                            <a:gdLst>
                              <a:gd name="T0" fmla="*/ 79 w 5347"/>
                              <a:gd name="T1" fmla="*/ 233 h 256"/>
                              <a:gd name="T2" fmla="*/ 463 w 5347"/>
                              <a:gd name="T3" fmla="*/ 255 h 256"/>
                              <a:gd name="T4" fmla="*/ 1145 w 5347"/>
                              <a:gd name="T5" fmla="*/ 242 h 256"/>
                              <a:gd name="T6" fmla="*/ 2287 w 5347"/>
                              <a:gd name="T7" fmla="*/ 208 h 256"/>
                              <a:gd name="T8" fmla="*/ 3684 w 5347"/>
                              <a:gd name="T9" fmla="*/ 137 h 256"/>
                              <a:gd name="T10" fmla="*/ 4973 w 5347"/>
                              <a:gd name="T11" fmla="*/ 83 h 256"/>
                              <a:gd name="T12" fmla="*/ 5126 w 5347"/>
                              <a:gd name="T13" fmla="*/ 73 h 256"/>
                              <a:gd name="T14" fmla="*/ 5126 w 5347"/>
                              <a:gd name="T15" fmla="*/ 9 h 256"/>
                              <a:gd name="T16" fmla="*/ 3801 w 5347"/>
                              <a:gd name="T17" fmla="*/ 19 h 256"/>
                              <a:gd name="T18" fmla="*/ 2500 w 5347"/>
                              <a:gd name="T19" fmla="*/ 83 h 256"/>
                              <a:gd name="T20" fmla="*/ 1028 w 5347"/>
                              <a:gd name="T21" fmla="*/ 137 h 256"/>
                              <a:gd name="T22" fmla="*/ 495 w 5347"/>
                              <a:gd name="T23" fmla="*/ 147 h 256"/>
                              <a:gd name="T24" fmla="*/ 228 w 5347"/>
                              <a:gd name="T25" fmla="*/ 158 h 256"/>
                              <a:gd name="T26" fmla="*/ 25 w 5347"/>
                              <a:gd name="T27" fmla="*/ 179 h 256"/>
                              <a:gd name="T28" fmla="*/ 79 w 5347"/>
                              <a:gd name="T29" fmla="*/ 233 h 2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347" h="256">
                                <a:moveTo>
                                  <a:pt x="79" y="233"/>
                                </a:moveTo>
                                <a:cubicBezTo>
                                  <a:pt x="166" y="243"/>
                                  <a:pt x="285" y="254"/>
                                  <a:pt x="463" y="255"/>
                                </a:cubicBezTo>
                                <a:cubicBezTo>
                                  <a:pt x="641" y="256"/>
                                  <a:pt x="841" y="250"/>
                                  <a:pt x="1145" y="242"/>
                                </a:cubicBezTo>
                                <a:cubicBezTo>
                                  <a:pt x="1449" y="234"/>
                                  <a:pt x="1864" y="225"/>
                                  <a:pt x="2287" y="208"/>
                                </a:cubicBezTo>
                                <a:cubicBezTo>
                                  <a:pt x="2710" y="191"/>
                                  <a:pt x="3236" y="158"/>
                                  <a:pt x="3684" y="137"/>
                                </a:cubicBezTo>
                                <a:cubicBezTo>
                                  <a:pt x="4132" y="116"/>
                                  <a:pt x="4733" y="94"/>
                                  <a:pt x="4973" y="83"/>
                                </a:cubicBezTo>
                                <a:cubicBezTo>
                                  <a:pt x="5213" y="72"/>
                                  <a:pt x="5100" y="85"/>
                                  <a:pt x="5126" y="73"/>
                                </a:cubicBezTo>
                                <a:cubicBezTo>
                                  <a:pt x="5152" y="61"/>
                                  <a:pt x="5347" y="18"/>
                                  <a:pt x="5126" y="9"/>
                                </a:cubicBezTo>
                                <a:cubicBezTo>
                                  <a:pt x="4905" y="0"/>
                                  <a:pt x="4239" y="7"/>
                                  <a:pt x="3801" y="19"/>
                                </a:cubicBezTo>
                                <a:cubicBezTo>
                                  <a:pt x="3363" y="31"/>
                                  <a:pt x="2962" y="63"/>
                                  <a:pt x="2500" y="83"/>
                                </a:cubicBezTo>
                                <a:cubicBezTo>
                                  <a:pt x="2038" y="103"/>
                                  <a:pt x="1362" y="126"/>
                                  <a:pt x="1028" y="137"/>
                                </a:cubicBezTo>
                                <a:cubicBezTo>
                                  <a:pt x="694" y="148"/>
                                  <a:pt x="628" y="144"/>
                                  <a:pt x="495" y="147"/>
                                </a:cubicBezTo>
                                <a:cubicBezTo>
                                  <a:pt x="362" y="150"/>
                                  <a:pt x="306" y="153"/>
                                  <a:pt x="228" y="158"/>
                                </a:cubicBezTo>
                                <a:cubicBezTo>
                                  <a:pt x="150" y="163"/>
                                  <a:pt x="50" y="167"/>
                                  <a:pt x="25" y="179"/>
                                </a:cubicBezTo>
                                <a:cubicBezTo>
                                  <a:pt x="0" y="191"/>
                                  <a:pt x="68" y="222"/>
                                  <a:pt x="79" y="233"/>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2" name="Freeform 74"/>
                        <wps:cNvSpPr>
                          <a:spLocks/>
                        </wps:cNvSpPr>
                        <wps:spPr bwMode="auto">
                          <a:xfrm flipH="1">
                            <a:off x="6256" y="13999"/>
                            <a:ext cx="492" cy="540"/>
                          </a:xfrm>
                          <a:custGeom>
                            <a:avLst/>
                            <a:gdLst>
                              <a:gd name="T0" fmla="*/ 411 w 671"/>
                              <a:gd name="T1" fmla="*/ 75 h 680"/>
                              <a:gd name="T2" fmla="*/ 536 w 671"/>
                              <a:gd name="T3" fmla="*/ 94 h 680"/>
                              <a:gd name="T4" fmla="*/ 511 w 671"/>
                              <a:gd name="T5" fmla="*/ 203 h 680"/>
                              <a:gd name="T6" fmla="*/ 486 w 671"/>
                              <a:gd name="T7" fmla="*/ 266 h 680"/>
                              <a:gd name="T8" fmla="*/ 573 w 671"/>
                              <a:gd name="T9" fmla="*/ 330 h 680"/>
                              <a:gd name="T10" fmla="*/ 599 w 671"/>
                              <a:gd name="T11" fmla="*/ 440 h 680"/>
                              <a:gd name="T12" fmla="*/ 599 w 671"/>
                              <a:gd name="T13" fmla="*/ 504 h 680"/>
                              <a:gd name="T14" fmla="*/ 666 w 671"/>
                              <a:gd name="T15" fmla="*/ 655 h 680"/>
                              <a:gd name="T16" fmla="*/ 569 w 671"/>
                              <a:gd name="T17" fmla="*/ 655 h 680"/>
                              <a:gd name="T18" fmla="*/ 436 w 671"/>
                              <a:gd name="T19" fmla="*/ 668 h 680"/>
                              <a:gd name="T20" fmla="*/ 398 w 671"/>
                              <a:gd name="T21" fmla="*/ 604 h 680"/>
                              <a:gd name="T22" fmla="*/ 348 w 671"/>
                              <a:gd name="T23" fmla="*/ 430 h 680"/>
                              <a:gd name="T24" fmla="*/ 210 w 671"/>
                              <a:gd name="T25" fmla="*/ 512 h 680"/>
                              <a:gd name="T26" fmla="*/ 28 w 671"/>
                              <a:gd name="T27" fmla="*/ 498 h 680"/>
                              <a:gd name="T28" fmla="*/ 39 w 671"/>
                              <a:gd name="T29" fmla="*/ 423 h 680"/>
                              <a:gd name="T30" fmla="*/ 197 w 671"/>
                              <a:gd name="T31" fmla="*/ 422 h 680"/>
                              <a:gd name="T32" fmla="*/ 374 w 671"/>
                              <a:gd name="T33" fmla="*/ 294 h 680"/>
                              <a:gd name="T34" fmla="*/ 340 w 671"/>
                              <a:gd name="T35" fmla="*/ 258 h 680"/>
                              <a:gd name="T36" fmla="*/ 310 w 671"/>
                              <a:gd name="T37" fmla="*/ 194 h 680"/>
                              <a:gd name="T38" fmla="*/ 225 w 671"/>
                              <a:gd name="T39" fmla="*/ 25 h 680"/>
                              <a:gd name="T40" fmla="*/ 193 w 671"/>
                              <a:gd name="T41" fmla="*/ 46 h 680"/>
                              <a:gd name="T42" fmla="*/ 285 w 671"/>
                              <a:gd name="T43" fmla="*/ 30 h 680"/>
                              <a:gd name="T44" fmla="*/ 323 w 671"/>
                              <a:gd name="T45" fmla="*/ 112 h 680"/>
                              <a:gd name="T46" fmla="*/ 348 w 671"/>
                              <a:gd name="T47" fmla="*/ 167 h 680"/>
                              <a:gd name="T48" fmla="*/ 411 w 671"/>
                              <a:gd name="T49" fmla="*/ 75 h 6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71" h="680">
                                <a:moveTo>
                                  <a:pt x="411" y="75"/>
                                </a:moveTo>
                                <a:cubicBezTo>
                                  <a:pt x="443" y="63"/>
                                  <a:pt x="519" y="73"/>
                                  <a:pt x="536" y="94"/>
                                </a:cubicBezTo>
                                <a:cubicBezTo>
                                  <a:pt x="552" y="115"/>
                                  <a:pt x="519" y="174"/>
                                  <a:pt x="511" y="203"/>
                                </a:cubicBezTo>
                                <a:cubicBezTo>
                                  <a:pt x="503" y="232"/>
                                  <a:pt x="476" y="245"/>
                                  <a:pt x="486" y="266"/>
                                </a:cubicBezTo>
                                <a:cubicBezTo>
                                  <a:pt x="497" y="288"/>
                                  <a:pt x="555" y="301"/>
                                  <a:pt x="573" y="330"/>
                                </a:cubicBezTo>
                                <a:cubicBezTo>
                                  <a:pt x="592" y="359"/>
                                  <a:pt x="594" y="411"/>
                                  <a:pt x="599" y="440"/>
                                </a:cubicBezTo>
                                <a:cubicBezTo>
                                  <a:pt x="604" y="469"/>
                                  <a:pt x="588" y="468"/>
                                  <a:pt x="599" y="504"/>
                                </a:cubicBezTo>
                                <a:cubicBezTo>
                                  <a:pt x="610" y="540"/>
                                  <a:pt x="671" y="630"/>
                                  <a:pt x="666" y="655"/>
                                </a:cubicBezTo>
                                <a:cubicBezTo>
                                  <a:pt x="661" y="680"/>
                                  <a:pt x="607" y="653"/>
                                  <a:pt x="569" y="655"/>
                                </a:cubicBezTo>
                                <a:cubicBezTo>
                                  <a:pt x="531" y="657"/>
                                  <a:pt x="464" y="676"/>
                                  <a:pt x="436" y="668"/>
                                </a:cubicBezTo>
                                <a:cubicBezTo>
                                  <a:pt x="407" y="660"/>
                                  <a:pt x="413" y="643"/>
                                  <a:pt x="398" y="604"/>
                                </a:cubicBezTo>
                                <a:cubicBezTo>
                                  <a:pt x="383" y="564"/>
                                  <a:pt x="379" y="446"/>
                                  <a:pt x="348" y="430"/>
                                </a:cubicBezTo>
                                <a:cubicBezTo>
                                  <a:pt x="316" y="415"/>
                                  <a:pt x="264" y="501"/>
                                  <a:pt x="210" y="512"/>
                                </a:cubicBezTo>
                                <a:cubicBezTo>
                                  <a:pt x="157" y="523"/>
                                  <a:pt x="57" y="513"/>
                                  <a:pt x="28" y="498"/>
                                </a:cubicBezTo>
                                <a:cubicBezTo>
                                  <a:pt x="0" y="483"/>
                                  <a:pt x="11" y="436"/>
                                  <a:pt x="39" y="423"/>
                                </a:cubicBezTo>
                                <a:cubicBezTo>
                                  <a:pt x="68" y="410"/>
                                  <a:pt x="141" y="443"/>
                                  <a:pt x="197" y="422"/>
                                </a:cubicBezTo>
                                <a:cubicBezTo>
                                  <a:pt x="253" y="401"/>
                                  <a:pt x="350" y="321"/>
                                  <a:pt x="374" y="294"/>
                                </a:cubicBezTo>
                                <a:cubicBezTo>
                                  <a:pt x="398" y="267"/>
                                  <a:pt x="350" y="275"/>
                                  <a:pt x="340" y="258"/>
                                </a:cubicBezTo>
                                <a:cubicBezTo>
                                  <a:pt x="329" y="241"/>
                                  <a:pt x="329" y="233"/>
                                  <a:pt x="310" y="194"/>
                                </a:cubicBezTo>
                                <a:cubicBezTo>
                                  <a:pt x="291" y="155"/>
                                  <a:pt x="244" y="50"/>
                                  <a:pt x="225" y="25"/>
                                </a:cubicBezTo>
                                <a:cubicBezTo>
                                  <a:pt x="206" y="0"/>
                                  <a:pt x="183" y="45"/>
                                  <a:pt x="193" y="46"/>
                                </a:cubicBezTo>
                                <a:cubicBezTo>
                                  <a:pt x="203" y="47"/>
                                  <a:pt x="263" y="19"/>
                                  <a:pt x="285" y="30"/>
                                </a:cubicBezTo>
                                <a:cubicBezTo>
                                  <a:pt x="307" y="41"/>
                                  <a:pt x="312" y="89"/>
                                  <a:pt x="323" y="112"/>
                                </a:cubicBezTo>
                                <a:cubicBezTo>
                                  <a:pt x="333" y="135"/>
                                  <a:pt x="337" y="174"/>
                                  <a:pt x="348" y="167"/>
                                </a:cubicBezTo>
                                <a:cubicBezTo>
                                  <a:pt x="358" y="159"/>
                                  <a:pt x="379" y="87"/>
                                  <a:pt x="411" y="75"/>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3" name="Freeform 75"/>
                        <wps:cNvSpPr>
                          <a:spLocks/>
                        </wps:cNvSpPr>
                        <wps:spPr bwMode="auto">
                          <a:xfrm flipH="1">
                            <a:off x="3388" y="13993"/>
                            <a:ext cx="412" cy="611"/>
                          </a:xfrm>
                          <a:custGeom>
                            <a:avLst/>
                            <a:gdLst>
                              <a:gd name="T0" fmla="*/ 304 w 562"/>
                              <a:gd name="T1" fmla="*/ 223 h 768"/>
                              <a:gd name="T2" fmla="*/ 299 w 562"/>
                              <a:gd name="T3" fmla="*/ 117 h 768"/>
                              <a:gd name="T4" fmla="*/ 299 w 562"/>
                              <a:gd name="T5" fmla="*/ 43 h 768"/>
                              <a:gd name="T6" fmla="*/ 427 w 562"/>
                              <a:gd name="T7" fmla="*/ 11 h 768"/>
                              <a:gd name="T8" fmla="*/ 448 w 562"/>
                              <a:gd name="T9" fmla="*/ 107 h 768"/>
                              <a:gd name="T10" fmla="*/ 401 w 562"/>
                              <a:gd name="T11" fmla="*/ 276 h 768"/>
                              <a:gd name="T12" fmla="*/ 486 w 562"/>
                              <a:gd name="T13" fmla="*/ 362 h 768"/>
                              <a:gd name="T14" fmla="*/ 519 w 562"/>
                              <a:gd name="T15" fmla="*/ 490 h 768"/>
                              <a:gd name="T16" fmla="*/ 530 w 562"/>
                              <a:gd name="T17" fmla="*/ 657 h 768"/>
                              <a:gd name="T18" fmla="*/ 325 w 562"/>
                              <a:gd name="T19" fmla="*/ 767 h 768"/>
                              <a:gd name="T20" fmla="*/ 239 w 562"/>
                              <a:gd name="T21" fmla="*/ 665 h 768"/>
                              <a:gd name="T22" fmla="*/ 228 w 562"/>
                              <a:gd name="T23" fmla="*/ 458 h 768"/>
                              <a:gd name="T24" fmla="*/ 186 w 562"/>
                              <a:gd name="T25" fmla="*/ 340 h 768"/>
                              <a:gd name="T26" fmla="*/ 89 w 562"/>
                              <a:gd name="T27" fmla="*/ 415 h 768"/>
                              <a:gd name="T28" fmla="*/ 2 w 562"/>
                              <a:gd name="T29" fmla="*/ 404 h 768"/>
                              <a:gd name="T30" fmla="*/ 78 w 562"/>
                              <a:gd name="T31" fmla="*/ 351 h 768"/>
                              <a:gd name="T32" fmla="*/ 218 w 562"/>
                              <a:gd name="T33" fmla="*/ 244 h 768"/>
                              <a:gd name="T34" fmla="*/ 304 w 562"/>
                              <a:gd name="T35" fmla="*/ 223 h 7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62" h="768">
                                <a:moveTo>
                                  <a:pt x="304" y="223"/>
                                </a:moveTo>
                                <a:cubicBezTo>
                                  <a:pt x="317" y="202"/>
                                  <a:pt x="300" y="147"/>
                                  <a:pt x="299" y="117"/>
                                </a:cubicBezTo>
                                <a:cubicBezTo>
                                  <a:pt x="298" y="87"/>
                                  <a:pt x="278" y="61"/>
                                  <a:pt x="299" y="43"/>
                                </a:cubicBezTo>
                                <a:cubicBezTo>
                                  <a:pt x="320" y="25"/>
                                  <a:pt x="402" y="0"/>
                                  <a:pt x="427" y="11"/>
                                </a:cubicBezTo>
                                <a:cubicBezTo>
                                  <a:pt x="452" y="22"/>
                                  <a:pt x="452" y="63"/>
                                  <a:pt x="448" y="107"/>
                                </a:cubicBezTo>
                                <a:cubicBezTo>
                                  <a:pt x="444" y="151"/>
                                  <a:pt x="395" y="234"/>
                                  <a:pt x="401" y="276"/>
                                </a:cubicBezTo>
                                <a:cubicBezTo>
                                  <a:pt x="407" y="318"/>
                                  <a:pt x="466" y="326"/>
                                  <a:pt x="486" y="362"/>
                                </a:cubicBezTo>
                                <a:cubicBezTo>
                                  <a:pt x="507" y="398"/>
                                  <a:pt x="512" y="441"/>
                                  <a:pt x="519" y="490"/>
                                </a:cubicBezTo>
                                <a:cubicBezTo>
                                  <a:pt x="526" y="539"/>
                                  <a:pt x="562" y="611"/>
                                  <a:pt x="530" y="657"/>
                                </a:cubicBezTo>
                                <a:cubicBezTo>
                                  <a:pt x="497" y="703"/>
                                  <a:pt x="373" y="766"/>
                                  <a:pt x="325" y="767"/>
                                </a:cubicBezTo>
                                <a:cubicBezTo>
                                  <a:pt x="276" y="768"/>
                                  <a:pt x="255" y="717"/>
                                  <a:pt x="239" y="665"/>
                                </a:cubicBezTo>
                                <a:cubicBezTo>
                                  <a:pt x="223" y="613"/>
                                  <a:pt x="237" y="512"/>
                                  <a:pt x="228" y="458"/>
                                </a:cubicBezTo>
                                <a:cubicBezTo>
                                  <a:pt x="219" y="404"/>
                                  <a:pt x="209" y="347"/>
                                  <a:pt x="186" y="340"/>
                                </a:cubicBezTo>
                                <a:cubicBezTo>
                                  <a:pt x="162" y="333"/>
                                  <a:pt x="119" y="404"/>
                                  <a:pt x="89" y="415"/>
                                </a:cubicBezTo>
                                <a:cubicBezTo>
                                  <a:pt x="59" y="426"/>
                                  <a:pt x="4" y="415"/>
                                  <a:pt x="2" y="404"/>
                                </a:cubicBezTo>
                                <a:cubicBezTo>
                                  <a:pt x="0" y="393"/>
                                  <a:pt x="41" y="378"/>
                                  <a:pt x="78" y="351"/>
                                </a:cubicBezTo>
                                <a:cubicBezTo>
                                  <a:pt x="114" y="324"/>
                                  <a:pt x="184" y="267"/>
                                  <a:pt x="218" y="244"/>
                                </a:cubicBezTo>
                                <a:cubicBezTo>
                                  <a:pt x="252" y="221"/>
                                  <a:pt x="290" y="248"/>
                                  <a:pt x="304" y="223"/>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4" name="Freeform 76"/>
                        <wps:cNvSpPr>
                          <a:spLocks/>
                        </wps:cNvSpPr>
                        <wps:spPr bwMode="auto">
                          <a:xfrm>
                            <a:off x="3399" y="14347"/>
                            <a:ext cx="180" cy="237"/>
                          </a:xfrm>
                          <a:custGeom>
                            <a:avLst/>
                            <a:gdLst>
                              <a:gd name="T0" fmla="*/ 33 w 244"/>
                              <a:gd name="T1" fmla="*/ 35 h 299"/>
                              <a:gd name="T2" fmla="*/ 33 w 244"/>
                              <a:gd name="T3" fmla="*/ 242 h 299"/>
                              <a:gd name="T4" fmla="*/ 231 w 244"/>
                              <a:gd name="T5" fmla="*/ 289 h 299"/>
                              <a:gd name="T6" fmla="*/ 108 w 244"/>
                              <a:gd name="T7" fmla="*/ 183 h 299"/>
                              <a:gd name="T8" fmla="*/ 108 w 244"/>
                              <a:gd name="T9" fmla="*/ 35 h 299"/>
                              <a:gd name="T10" fmla="*/ 33 w 244"/>
                              <a:gd name="T11" fmla="*/ 35 h 299"/>
                            </a:gdLst>
                            <a:ahLst/>
                            <a:cxnLst>
                              <a:cxn ang="0">
                                <a:pos x="T0" y="T1"/>
                              </a:cxn>
                              <a:cxn ang="0">
                                <a:pos x="T2" y="T3"/>
                              </a:cxn>
                              <a:cxn ang="0">
                                <a:pos x="T4" y="T5"/>
                              </a:cxn>
                              <a:cxn ang="0">
                                <a:pos x="T6" y="T7"/>
                              </a:cxn>
                              <a:cxn ang="0">
                                <a:pos x="T8" y="T9"/>
                              </a:cxn>
                              <a:cxn ang="0">
                                <a:pos x="T10" y="T11"/>
                              </a:cxn>
                            </a:cxnLst>
                            <a:rect l="0" t="0" r="r" b="b"/>
                            <a:pathLst>
                              <a:path w="244" h="299">
                                <a:moveTo>
                                  <a:pt x="33" y="35"/>
                                </a:moveTo>
                                <a:cubicBezTo>
                                  <a:pt x="20" y="70"/>
                                  <a:pt x="0" y="200"/>
                                  <a:pt x="33" y="242"/>
                                </a:cubicBezTo>
                                <a:cubicBezTo>
                                  <a:pt x="66" y="284"/>
                                  <a:pt x="218" y="299"/>
                                  <a:pt x="231" y="289"/>
                                </a:cubicBezTo>
                                <a:cubicBezTo>
                                  <a:pt x="244" y="279"/>
                                  <a:pt x="128" y="225"/>
                                  <a:pt x="108" y="183"/>
                                </a:cubicBezTo>
                                <a:cubicBezTo>
                                  <a:pt x="88" y="141"/>
                                  <a:pt x="120" y="60"/>
                                  <a:pt x="108" y="35"/>
                                </a:cubicBezTo>
                                <a:cubicBezTo>
                                  <a:pt x="96" y="10"/>
                                  <a:pt x="46" y="0"/>
                                  <a:pt x="33" y="35"/>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5" name="Freeform 77"/>
                        <wps:cNvSpPr>
                          <a:spLocks/>
                        </wps:cNvSpPr>
                        <wps:spPr bwMode="auto">
                          <a:xfrm flipH="1">
                            <a:off x="5530" y="13881"/>
                            <a:ext cx="446" cy="604"/>
                          </a:xfrm>
                          <a:custGeom>
                            <a:avLst/>
                            <a:gdLst>
                              <a:gd name="T0" fmla="*/ 349 w 609"/>
                              <a:gd name="T1" fmla="*/ 20 h 761"/>
                              <a:gd name="T2" fmla="*/ 474 w 609"/>
                              <a:gd name="T3" fmla="*/ 44 h 761"/>
                              <a:gd name="T4" fmla="*/ 449 w 609"/>
                              <a:gd name="T5" fmla="*/ 177 h 761"/>
                              <a:gd name="T6" fmla="*/ 424 w 609"/>
                              <a:gd name="T7" fmla="*/ 254 h 761"/>
                              <a:gd name="T8" fmla="*/ 511 w 609"/>
                              <a:gd name="T9" fmla="*/ 333 h 761"/>
                              <a:gd name="T10" fmla="*/ 537 w 609"/>
                              <a:gd name="T11" fmla="*/ 467 h 761"/>
                              <a:gd name="T12" fmla="*/ 537 w 609"/>
                              <a:gd name="T13" fmla="*/ 546 h 761"/>
                              <a:gd name="T14" fmla="*/ 604 w 609"/>
                              <a:gd name="T15" fmla="*/ 730 h 761"/>
                              <a:gd name="T16" fmla="*/ 507 w 609"/>
                              <a:gd name="T17" fmla="*/ 730 h 761"/>
                              <a:gd name="T18" fmla="*/ 374 w 609"/>
                              <a:gd name="T19" fmla="*/ 746 h 761"/>
                              <a:gd name="T20" fmla="*/ 336 w 609"/>
                              <a:gd name="T21" fmla="*/ 668 h 761"/>
                              <a:gd name="T22" fmla="*/ 286 w 609"/>
                              <a:gd name="T23" fmla="*/ 455 h 761"/>
                              <a:gd name="T24" fmla="*/ 148 w 609"/>
                              <a:gd name="T25" fmla="*/ 555 h 761"/>
                              <a:gd name="T26" fmla="*/ 15 w 609"/>
                              <a:gd name="T27" fmla="*/ 408 h 761"/>
                              <a:gd name="T28" fmla="*/ 57 w 609"/>
                              <a:gd name="T29" fmla="*/ 301 h 761"/>
                              <a:gd name="T30" fmla="*/ 135 w 609"/>
                              <a:gd name="T31" fmla="*/ 445 h 761"/>
                              <a:gd name="T32" fmla="*/ 312 w 609"/>
                              <a:gd name="T33" fmla="*/ 288 h 761"/>
                              <a:gd name="T34" fmla="*/ 278 w 609"/>
                              <a:gd name="T35" fmla="*/ 244 h 761"/>
                              <a:gd name="T36" fmla="*/ 248 w 609"/>
                              <a:gd name="T37" fmla="*/ 166 h 761"/>
                              <a:gd name="T38" fmla="*/ 217 w 609"/>
                              <a:gd name="T39" fmla="*/ 126 h 761"/>
                              <a:gd name="T40" fmla="*/ 161 w 609"/>
                              <a:gd name="T41" fmla="*/ 11 h 761"/>
                              <a:gd name="T42" fmla="*/ 141 w 609"/>
                              <a:gd name="T43" fmla="*/ 61 h 761"/>
                              <a:gd name="T44" fmla="*/ 207 w 609"/>
                              <a:gd name="T45" fmla="*/ 2 h 761"/>
                              <a:gd name="T46" fmla="*/ 261 w 609"/>
                              <a:gd name="T47" fmla="*/ 66 h 761"/>
                              <a:gd name="T48" fmla="*/ 286 w 609"/>
                              <a:gd name="T49" fmla="*/ 133 h 761"/>
                              <a:gd name="T50" fmla="*/ 349 w 609"/>
                              <a:gd name="T51" fmla="*/ 20 h 7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09" h="761">
                                <a:moveTo>
                                  <a:pt x="349" y="20"/>
                                </a:moveTo>
                                <a:cubicBezTo>
                                  <a:pt x="381" y="6"/>
                                  <a:pt x="457" y="18"/>
                                  <a:pt x="474" y="44"/>
                                </a:cubicBezTo>
                                <a:cubicBezTo>
                                  <a:pt x="490" y="69"/>
                                  <a:pt x="457" y="142"/>
                                  <a:pt x="449" y="177"/>
                                </a:cubicBezTo>
                                <a:cubicBezTo>
                                  <a:pt x="441" y="213"/>
                                  <a:pt x="414" y="228"/>
                                  <a:pt x="424" y="254"/>
                                </a:cubicBezTo>
                                <a:cubicBezTo>
                                  <a:pt x="435" y="281"/>
                                  <a:pt x="493" y="297"/>
                                  <a:pt x="511" y="333"/>
                                </a:cubicBezTo>
                                <a:cubicBezTo>
                                  <a:pt x="530" y="368"/>
                                  <a:pt x="532" y="432"/>
                                  <a:pt x="537" y="467"/>
                                </a:cubicBezTo>
                                <a:cubicBezTo>
                                  <a:pt x="542" y="503"/>
                                  <a:pt x="526" y="501"/>
                                  <a:pt x="537" y="546"/>
                                </a:cubicBezTo>
                                <a:cubicBezTo>
                                  <a:pt x="548" y="590"/>
                                  <a:pt x="609" y="700"/>
                                  <a:pt x="604" y="730"/>
                                </a:cubicBezTo>
                                <a:cubicBezTo>
                                  <a:pt x="599" y="761"/>
                                  <a:pt x="545" y="728"/>
                                  <a:pt x="507" y="730"/>
                                </a:cubicBezTo>
                                <a:cubicBezTo>
                                  <a:pt x="469" y="733"/>
                                  <a:pt x="402" y="756"/>
                                  <a:pt x="374" y="746"/>
                                </a:cubicBezTo>
                                <a:cubicBezTo>
                                  <a:pt x="345" y="737"/>
                                  <a:pt x="351" y="716"/>
                                  <a:pt x="336" y="668"/>
                                </a:cubicBezTo>
                                <a:cubicBezTo>
                                  <a:pt x="321" y="619"/>
                                  <a:pt x="317" y="475"/>
                                  <a:pt x="286" y="455"/>
                                </a:cubicBezTo>
                                <a:cubicBezTo>
                                  <a:pt x="254" y="437"/>
                                  <a:pt x="193" y="563"/>
                                  <a:pt x="148" y="555"/>
                                </a:cubicBezTo>
                                <a:cubicBezTo>
                                  <a:pt x="103" y="547"/>
                                  <a:pt x="30" y="450"/>
                                  <a:pt x="15" y="408"/>
                                </a:cubicBezTo>
                                <a:cubicBezTo>
                                  <a:pt x="0" y="366"/>
                                  <a:pt x="37" y="295"/>
                                  <a:pt x="57" y="301"/>
                                </a:cubicBezTo>
                                <a:cubicBezTo>
                                  <a:pt x="77" y="307"/>
                                  <a:pt x="93" y="447"/>
                                  <a:pt x="135" y="445"/>
                                </a:cubicBezTo>
                                <a:cubicBezTo>
                                  <a:pt x="177" y="443"/>
                                  <a:pt x="288" y="321"/>
                                  <a:pt x="312" y="288"/>
                                </a:cubicBezTo>
                                <a:cubicBezTo>
                                  <a:pt x="336" y="255"/>
                                  <a:pt x="288" y="265"/>
                                  <a:pt x="278" y="244"/>
                                </a:cubicBezTo>
                                <a:cubicBezTo>
                                  <a:pt x="267" y="224"/>
                                  <a:pt x="258" y="186"/>
                                  <a:pt x="248" y="166"/>
                                </a:cubicBezTo>
                                <a:cubicBezTo>
                                  <a:pt x="238" y="146"/>
                                  <a:pt x="231" y="151"/>
                                  <a:pt x="217" y="126"/>
                                </a:cubicBezTo>
                                <a:cubicBezTo>
                                  <a:pt x="203" y="100"/>
                                  <a:pt x="173" y="22"/>
                                  <a:pt x="161" y="11"/>
                                </a:cubicBezTo>
                                <a:cubicBezTo>
                                  <a:pt x="149" y="0"/>
                                  <a:pt x="133" y="62"/>
                                  <a:pt x="141" y="61"/>
                                </a:cubicBezTo>
                                <a:cubicBezTo>
                                  <a:pt x="149" y="60"/>
                                  <a:pt x="187" y="1"/>
                                  <a:pt x="207" y="2"/>
                                </a:cubicBezTo>
                                <a:cubicBezTo>
                                  <a:pt x="227" y="3"/>
                                  <a:pt x="248" y="44"/>
                                  <a:pt x="261" y="66"/>
                                </a:cubicBezTo>
                                <a:cubicBezTo>
                                  <a:pt x="274" y="88"/>
                                  <a:pt x="275" y="142"/>
                                  <a:pt x="286" y="133"/>
                                </a:cubicBezTo>
                                <a:cubicBezTo>
                                  <a:pt x="296" y="123"/>
                                  <a:pt x="317" y="35"/>
                                  <a:pt x="349" y="2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6" name="Freeform 78"/>
                        <wps:cNvSpPr>
                          <a:spLocks/>
                        </wps:cNvSpPr>
                        <wps:spPr bwMode="auto">
                          <a:xfrm>
                            <a:off x="3183" y="13086"/>
                            <a:ext cx="4415" cy="1727"/>
                          </a:xfrm>
                          <a:custGeom>
                            <a:avLst/>
                            <a:gdLst>
                              <a:gd name="T0" fmla="*/ 245 w 5962"/>
                              <a:gd name="T1" fmla="*/ 19 h 2172"/>
                              <a:gd name="T2" fmla="*/ 168 w 5962"/>
                              <a:gd name="T3" fmla="*/ 141 h 2172"/>
                              <a:gd name="T4" fmla="*/ 180 w 5962"/>
                              <a:gd name="T5" fmla="*/ 429 h 2172"/>
                              <a:gd name="T6" fmla="*/ 216 w 5962"/>
                              <a:gd name="T7" fmla="*/ 1421 h 2172"/>
                              <a:gd name="T8" fmla="*/ 288 w 5962"/>
                              <a:gd name="T9" fmla="*/ 1758 h 2172"/>
                              <a:gd name="T10" fmla="*/ 287 w 5962"/>
                              <a:gd name="T11" fmla="*/ 1769 h 2172"/>
                              <a:gd name="T12" fmla="*/ 991 w 5962"/>
                              <a:gd name="T13" fmla="*/ 1812 h 2172"/>
                              <a:gd name="T14" fmla="*/ 2068 w 5962"/>
                              <a:gd name="T15" fmla="*/ 1791 h 2172"/>
                              <a:gd name="T16" fmla="*/ 3977 w 5962"/>
                              <a:gd name="T17" fmla="*/ 1716 h 2172"/>
                              <a:gd name="T18" fmla="*/ 5215 w 5962"/>
                              <a:gd name="T19" fmla="*/ 1673 h 2172"/>
                              <a:gd name="T20" fmla="*/ 5343 w 5962"/>
                              <a:gd name="T21" fmla="*/ 1684 h 2172"/>
                              <a:gd name="T22" fmla="*/ 5456 w 5962"/>
                              <a:gd name="T23" fmla="*/ 1186 h 2172"/>
                              <a:gd name="T24" fmla="*/ 5522 w 5962"/>
                              <a:gd name="T25" fmla="*/ 1176 h 2172"/>
                              <a:gd name="T26" fmla="*/ 5540 w 5962"/>
                              <a:gd name="T27" fmla="*/ 1069 h 2172"/>
                              <a:gd name="T28" fmla="*/ 5630 w 5962"/>
                              <a:gd name="T29" fmla="*/ 1058 h 2172"/>
                              <a:gd name="T30" fmla="*/ 5696 w 5962"/>
                              <a:gd name="T31" fmla="*/ 888 h 2172"/>
                              <a:gd name="T32" fmla="*/ 5774 w 5962"/>
                              <a:gd name="T33" fmla="*/ 877 h 2172"/>
                              <a:gd name="T34" fmla="*/ 5847 w 5962"/>
                              <a:gd name="T35" fmla="*/ 717 h 2172"/>
                              <a:gd name="T36" fmla="*/ 5924 w 5962"/>
                              <a:gd name="T37" fmla="*/ 760 h 2172"/>
                              <a:gd name="T38" fmla="*/ 5960 w 5962"/>
                              <a:gd name="T39" fmla="*/ 898 h 2172"/>
                              <a:gd name="T40" fmla="*/ 5912 w 5962"/>
                              <a:gd name="T41" fmla="*/ 1058 h 2172"/>
                              <a:gd name="T42" fmla="*/ 5768 w 5962"/>
                              <a:gd name="T43" fmla="*/ 1592 h 2172"/>
                              <a:gd name="T44" fmla="*/ 5762 w 5962"/>
                              <a:gd name="T45" fmla="*/ 1709 h 2172"/>
                              <a:gd name="T46" fmla="*/ 5774 w 5962"/>
                              <a:gd name="T47" fmla="*/ 1901 h 2172"/>
                              <a:gd name="T48" fmla="*/ 5732 w 5962"/>
                              <a:gd name="T49" fmla="*/ 1848 h 2172"/>
                              <a:gd name="T50" fmla="*/ 5576 w 5962"/>
                              <a:gd name="T51" fmla="*/ 1933 h 2172"/>
                              <a:gd name="T52" fmla="*/ 5053 w 5962"/>
                              <a:gd name="T53" fmla="*/ 2050 h 2172"/>
                              <a:gd name="T54" fmla="*/ 1754 w 5962"/>
                              <a:gd name="T55" fmla="*/ 2168 h 2172"/>
                              <a:gd name="T56" fmla="*/ 336 w 5962"/>
                              <a:gd name="T57" fmla="*/ 2072 h 2172"/>
                              <a:gd name="T58" fmla="*/ 101 w 5962"/>
                              <a:gd name="T59" fmla="*/ 1741 h 2172"/>
                              <a:gd name="T60" fmla="*/ 60 w 5962"/>
                              <a:gd name="T61" fmla="*/ 1442 h 2172"/>
                              <a:gd name="T62" fmla="*/ 29 w 5962"/>
                              <a:gd name="T63" fmla="*/ 909 h 2172"/>
                              <a:gd name="T64" fmla="*/ 6 w 5962"/>
                              <a:gd name="T65" fmla="*/ 312 h 2172"/>
                              <a:gd name="T66" fmla="*/ 11 w 5962"/>
                              <a:gd name="T67" fmla="*/ 120 h 2172"/>
                              <a:gd name="T68" fmla="*/ 72 w 5962"/>
                              <a:gd name="T69" fmla="*/ 24 h 2172"/>
                              <a:gd name="T70" fmla="*/ 245 w 5962"/>
                              <a:gd name="T71" fmla="*/ 19 h 2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5962" h="2172">
                                <a:moveTo>
                                  <a:pt x="245" y="19"/>
                                </a:moveTo>
                                <a:cubicBezTo>
                                  <a:pt x="261" y="38"/>
                                  <a:pt x="179" y="73"/>
                                  <a:pt x="168" y="141"/>
                                </a:cubicBezTo>
                                <a:cubicBezTo>
                                  <a:pt x="157" y="209"/>
                                  <a:pt x="172" y="216"/>
                                  <a:pt x="180" y="429"/>
                                </a:cubicBezTo>
                                <a:cubicBezTo>
                                  <a:pt x="188" y="642"/>
                                  <a:pt x="198" y="1200"/>
                                  <a:pt x="216" y="1421"/>
                                </a:cubicBezTo>
                                <a:cubicBezTo>
                                  <a:pt x="234" y="1642"/>
                                  <a:pt x="276" y="1700"/>
                                  <a:pt x="288" y="1758"/>
                                </a:cubicBezTo>
                                <a:cubicBezTo>
                                  <a:pt x="300" y="1816"/>
                                  <a:pt x="170" y="1760"/>
                                  <a:pt x="287" y="1769"/>
                                </a:cubicBezTo>
                                <a:cubicBezTo>
                                  <a:pt x="404" y="1778"/>
                                  <a:pt x="694" y="1808"/>
                                  <a:pt x="991" y="1812"/>
                                </a:cubicBezTo>
                                <a:cubicBezTo>
                                  <a:pt x="1288" y="1816"/>
                                  <a:pt x="1570" y="1807"/>
                                  <a:pt x="2068" y="1791"/>
                                </a:cubicBezTo>
                                <a:cubicBezTo>
                                  <a:pt x="2566" y="1775"/>
                                  <a:pt x="3453" y="1736"/>
                                  <a:pt x="3977" y="1716"/>
                                </a:cubicBezTo>
                                <a:cubicBezTo>
                                  <a:pt x="4501" y="1696"/>
                                  <a:pt x="4987" y="1678"/>
                                  <a:pt x="5215" y="1673"/>
                                </a:cubicBezTo>
                                <a:cubicBezTo>
                                  <a:pt x="5443" y="1668"/>
                                  <a:pt x="5303" y="1765"/>
                                  <a:pt x="5343" y="1684"/>
                                </a:cubicBezTo>
                                <a:cubicBezTo>
                                  <a:pt x="5383" y="1603"/>
                                  <a:pt x="5426" y="1271"/>
                                  <a:pt x="5456" y="1186"/>
                                </a:cubicBezTo>
                                <a:cubicBezTo>
                                  <a:pt x="5486" y="1101"/>
                                  <a:pt x="5508" y="1195"/>
                                  <a:pt x="5522" y="1176"/>
                                </a:cubicBezTo>
                                <a:cubicBezTo>
                                  <a:pt x="5536" y="1157"/>
                                  <a:pt x="5522" y="1089"/>
                                  <a:pt x="5540" y="1069"/>
                                </a:cubicBezTo>
                                <a:cubicBezTo>
                                  <a:pt x="5558" y="1049"/>
                                  <a:pt x="5604" y="1088"/>
                                  <a:pt x="5630" y="1058"/>
                                </a:cubicBezTo>
                                <a:cubicBezTo>
                                  <a:pt x="5656" y="1028"/>
                                  <a:pt x="5672" y="918"/>
                                  <a:pt x="5696" y="888"/>
                                </a:cubicBezTo>
                                <a:cubicBezTo>
                                  <a:pt x="5720" y="858"/>
                                  <a:pt x="5750" y="905"/>
                                  <a:pt x="5774" y="877"/>
                                </a:cubicBezTo>
                                <a:cubicBezTo>
                                  <a:pt x="5799" y="849"/>
                                  <a:pt x="5822" y="736"/>
                                  <a:pt x="5847" y="717"/>
                                </a:cubicBezTo>
                                <a:cubicBezTo>
                                  <a:pt x="5871" y="698"/>
                                  <a:pt x="5905" y="730"/>
                                  <a:pt x="5924" y="760"/>
                                </a:cubicBezTo>
                                <a:cubicBezTo>
                                  <a:pt x="5943" y="790"/>
                                  <a:pt x="5962" y="848"/>
                                  <a:pt x="5960" y="898"/>
                                </a:cubicBezTo>
                                <a:cubicBezTo>
                                  <a:pt x="5959" y="948"/>
                                  <a:pt x="5945" y="942"/>
                                  <a:pt x="5912" y="1058"/>
                                </a:cubicBezTo>
                                <a:cubicBezTo>
                                  <a:pt x="5880" y="1174"/>
                                  <a:pt x="5793" y="1484"/>
                                  <a:pt x="5768" y="1592"/>
                                </a:cubicBezTo>
                                <a:cubicBezTo>
                                  <a:pt x="5743" y="1700"/>
                                  <a:pt x="5761" y="1658"/>
                                  <a:pt x="5762" y="1709"/>
                                </a:cubicBezTo>
                                <a:cubicBezTo>
                                  <a:pt x="5763" y="1760"/>
                                  <a:pt x="5779" y="1878"/>
                                  <a:pt x="5774" y="1901"/>
                                </a:cubicBezTo>
                                <a:cubicBezTo>
                                  <a:pt x="5769" y="1924"/>
                                  <a:pt x="5765" y="1843"/>
                                  <a:pt x="5732" y="1848"/>
                                </a:cubicBezTo>
                                <a:cubicBezTo>
                                  <a:pt x="5699" y="1853"/>
                                  <a:pt x="5689" y="1899"/>
                                  <a:pt x="5576" y="1933"/>
                                </a:cubicBezTo>
                                <a:cubicBezTo>
                                  <a:pt x="5463" y="1967"/>
                                  <a:pt x="5690" y="2011"/>
                                  <a:pt x="5053" y="2050"/>
                                </a:cubicBezTo>
                                <a:cubicBezTo>
                                  <a:pt x="4416" y="2089"/>
                                  <a:pt x="2541" y="2164"/>
                                  <a:pt x="1754" y="2168"/>
                                </a:cubicBezTo>
                                <a:cubicBezTo>
                                  <a:pt x="968" y="2172"/>
                                  <a:pt x="611" y="2143"/>
                                  <a:pt x="336" y="2072"/>
                                </a:cubicBezTo>
                                <a:cubicBezTo>
                                  <a:pt x="60" y="2001"/>
                                  <a:pt x="148" y="1846"/>
                                  <a:pt x="101" y="1741"/>
                                </a:cubicBezTo>
                                <a:cubicBezTo>
                                  <a:pt x="55" y="1636"/>
                                  <a:pt x="72" y="1581"/>
                                  <a:pt x="60" y="1442"/>
                                </a:cubicBezTo>
                                <a:cubicBezTo>
                                  <a:pt x="48" y="1303"/>
                                  <a:pt x="38" y="1097"/>
                                  <a:pt x="29" y="909"/>
                                </a:cubicBezTo>
                                <a:cubicBezTo>
                                  <a:pt x="20" y="721"/>
                                  <a:pt x="8" y="443"/>
                                  <a:pt x="6" y="312"/>
                                </a:cubicBezTo>
                                <a:cubicBezTo>
                                  <a:pt x="3" y="181"/>
                                  <a:pt x="0" y="168"/>
                                  <a:pt x="11" y="120"/>
                                </a:cubicBezTo>
                                <a:cubicBezTo>
                                  <a:pt x="23" y="72"/>
                                  <a:pt x="33" y="41"/>
                                  <a:pt x="72" y="24"/>
                                </a:cubicBezTo>
                                <a:cubicBezTo>
                                  <a:pt x="111" y="7"/>
                                  <a:pt x="229" y="0"/>
                                  <a:pt x="245" y="19"/>
                                </a:cubicBezTo>
                                <a:close/>
                              </a:path>
                            </a:pathLst>
                          </a:custGeom>
                          <a:solidFill>
                            <a:schemeClr val="accent2">
                              <a:lumMod val="75000"/>
                              <a:lumOff val="0"/>
                            </a:schemeClr>
                          </a:solidFill>
                          <a:ln w="12700">
                            <a:solidFill>
                              <a:schemeClr val="accent2">
                                <a:lumMod val="50000"/>
                                <a:lumOff val="0"/>
                              </a:schemeClr>
                            </a:solidFill>
                            <a:round/>
                            <a:headEnd/>
                            <a:tailEnd/>
                          </a:ln>
                          <a:effectLst/>
                          <a:extLst>
                            <a:ext uri="{AF507438-7753-43E0-B8FC-AC1667EBCBE1}">
                              <a14:hiddenEffects xmlns:a14="http://schemas.microsoft.com/office/drawing/2010/main">
                                <a:effectLst>
                                  <a:outerShdw sy="-100000" kx="3284103" algn="bl" rotWithShape="0">
                                    <a:srgbClr val="808080">
                                      <a:alpha val="50000"/>
                                    </a:srgbClr>
                                  </a:outerShdw>
                                </a:effectLst>
                              </a14:hiddenEffects>
                            </a:ext>
                          </a:extLst>
                        </wps:spPr>
                        <wps:bodyPr rot="0" vert="horz" wrap="square" lIns="91440" tIns="45720" rIns="91440" bIns="45720" anchor="t" anchorCtr="0" upright="1">
                          <a:noAutofit/>
                        </wps:bodyPr>
                      </wps:wsp>
                      <wpg:grpSp>
                        <wpg:cNvPr id="167" name="Group 79"/>
                        <wpg:cNvGrpSpPr>
                          <a:grpSpLocks/>
                        </wpg:cNvGrpSpPr>
                        <wpg:grpSpPr bwMode="auto">
                          <a:xfrm rot="129178">
                            <a:off x="3268" y="13183"/>
                            <a:ext cx="70" cy="817"/>
                            <a:chOff x="2980" y="4734"/>
                            <a:chExt cx="148" cy="850"/>
                          </a:xfrm>
                        </wpg:grpSpPr>
                        <wps:wsp>
                          <wps:cNvPr id="168" name="Freeform 80"/>
                          <wps:cNvSpPr>
                            <a:spLocks/>
                          </wps:cNvSpPr>
                          <wps:spPr bwMode="auto">
                            <a:xfrm>
                              <a:off x="2980" y="4734"/>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69" name="Freeform 81"/>
                          <wps:cNvSpPr>
                            <a:spLocks/>
                          </wps:cNvSpPr>
                          <wps:spPr bwMode="auto">
                            <a:xfrm>
                              <a:off x="2988" y="4882"/>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0" name="Freeform 82"/>
                          <wps:cNvSpPr>
                            <a:spLocks/>
                          </wps:cNvSpPr>
                          <wps:spPr bwMode="auto">
                            <a:xfrm>
                              <a:off x="2999" y="5033"/>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1" name="Freeform 83"/>
                          <wps:cNvSpPr>
                            <a:spLocks/>
                          </wps:cNvSpPr>
                          <wps:spPr bwMode="auto">
                            <a:xfrm>
                              <a:off x="2999" y="5181"/>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2" name="Freeform 84"/>
                          <wps:cNvSpPr>
                            <a:spLocks/>
                          </wps:cNvSpPr>
                          <wps:spPr bwMode="auto">
                            <a:xfrm>
                              <a:off x="2999" y="5318"/>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3" name="Freeform 85"/>
                          <wps:cNvSpPr>
                            <a:spLocks/>
                          </wps:cNvSpPr>
                          <wps:spPr bwMode="auto">
                            <a:xfrm>
                              <a:off x="3021" y="5436"/>
                              <a:ext cx="107" cy="148"/>
                            </a:xfrm>
                            <a:custGeom>
                              <a:avLst/>
                              <a:gdLst>
                                <a:gd name="T0" fmla="*/ 185 w 215"/>
                                <a:gd name="T1" fmla="*/ 0 h 148"/>
                                <a:gd name="T2" fmla="*/ 25 w 215"/>
                                <a:gd name="T3" fmla="*/ 64 h 148"/>
                                <a:gd name="T4" fmla="*/ 36 w 215"/>
                                <a:gd name="T5" fmla="*/ 128 h 148"/>
                                <a:gd name="T6" fmla="*/ 36 w 215"/>
                                <a:gd name="T7" fmla="*/ 139 h 148"/>
                                <a:gd name="T8" fmla="*/ 185 w 215"/>
                                <a:gd name="T9" fmla="*/ 75 h 148"/>
                                <a:gd name="T10" fmla="*/ 206 w 215"/>
                                <a:gd name="T11" fmla="*/ 64 h 148"/>
                                <a:gd name="T12" fmla="*/ 185 w 215"/>
                                <a:gd name="T13" fmla="*/ 0 h 148"/>
                              </a:gdLst>
                              <a:ahLst/>
                              <a:cxnLst>
                                <a:cxn ang="0">
                                  <a:pos x="T0" y="T1"/>
                                </a:cxn>
                                <a:cxn ang="0">
                                  <a:pos x="T2" y="T3"/>
                                </a:cxn>
                                <a:cxn ang="0">
                                  <a:pos x="T4" y="T5"/>
                                </a:cxn>
                                <a:cxn ang="0">
                                  <a:pos x="T6" y="T7"/>
                                </a:cxn>
                                <a:cxn ang="0">
                                  <a:pos x="T8" y="T9"/>
                                </a:cxn>
                                <a:cxn ang="0">
                                  <a:pos x="T10" y="T11"/>
                                </a:cxn>
                                <a:cxn ang="0">
                                  <a:pos x="T12" y="T13"/>
                                </a:cxn>
                              </a:cxnLst>
                              <a:rect l="0" t="0" r="r" b="b"/>
                              <a:pathLst>
                                <a:path w="215" h="148">
                                  <a:moveTo>
                                    <a:pt x="185" y="0"/>
                                  </a:moveTo>
                                  <a:cubicBezTo>
                                    <a:pt x="155" y="0"/>
                                    <a:pt x="50" y="43"/>
                                    <a:pt x="25" y="64"/>
                                  </a:cubicBezTo>
                                  <a:cubicBezTo>
                                    <a:pt x="0" y="85"/>
                                    <a:pt x="34" y="115"/>
                                    <a:pt x="36" y="128"/>
                                  </a:cubicBezTo>
                                  <a:cubicBezTo>
                                    <a:pt x="38" y="141"/>
                                    <a:pt x="11" y="148"/>
                                    <a:pt x="36" y="139"/>
                                  </a:cubicBezTo>
                                  <a:cubicBezTo>
                                    <a:pt x="61" y="130"/>
                                    <a:pt x="157" y="87"/>
                                    <a:pt x="185" y="75"/>
                                  </a:cubicBezTo>
                                  <a:cubicBezTo>
                                    <a:pt x="213" y="63"/>
                                    <a:pt x="206" y="76"/>
                                    <a:pt x="206" y="64"/>
                                  </a:cubicBezTo>
                                  <a:cubicBezTo>
                                    <a:pt x="206" y="52"/>
                                    <a:pt x="215" y="0"/>
                                    <a:pt x="185"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g:grpSp>
                      <wps:wsp>
                        <wps:cNvPr id="174" name="Freeform 86"/>
                        <wps:cNvSpPr>
                          <a:spLocks/>
                        </wps:cNvSpPr>
                        <wps:spPr bwMode="auto">
                          <a:xfrm rot="-237140">
                            <a:off x="7227" y="13737"/>
                            <a:ext cx="336" cy="437"/>
                          </a:xfrm>
                          <a:custGeom>
                            <a:avLst/>
                            <a:gdLst>
                              <a:gd name="T0" fmla="*/ 405 w 454"/>
                              <a:gd name="T1" fmla="*/ 30 h 550"/>
                              <a:gd name="T2" fmla="*/ 352 w 454"/>
                              <a:gd name="T3" fmla="*/ 119 h 550"/>
                              <a:gd name="T4" fmla="*/ 267 w 454"/>
                              <a:gd name="T5" fmla="*/ 182 h 550"/>
                              <a:gd name="T6" fmla="*/ 224 w 454"/>
                              <a:gd name="T7" fmla="*/ 277 h 550"/>
                              <a:gd name="T8" fmla="*/ 95 w 454"/>
                              <a:gd name="T9" fmla="*/ 332 h 550"/>
                              <a:gd name="T10" fmla="*/ 95 w 454"/>
                              <a:gd name="T11" fmla="*/ 425 h 550"/>
                              <a:gd name="T12" fmla="*/ 0 w 454"/>
                              <a:gd name="T13" fmla="*/ 519 h 550"/>
                              <a:gd name="T14" fmla="*/ 95 w 454"/>
                              <a:gd name="T15" fmla="*/ 519 h 550"/>
                              <a:gd name="T16" fmla="*/ 245 w 454"/>
                              <a:gd name="T17" fmla="*/ 332 h 550"/>
                              <a:gd name="T18" fmla="*/ 427 w 454"/>
                              <a:gd name="T19" fmla="*/ 140 h 550"/>
                              <a:gd name="T20" fmla="*/ 405 w 454"/>
                              <a:gd name="T21" fmla="*/ 30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4" h="550">
                                <a:moveTo>
                                  <a:pt x="405" y="30"/>
                                </a:moveTo>
                                <a:cubicBezTo>
                                  <a:pt x="410" y="0"/>
                                  <a:pt x="375" y="94"/>
                                  <a:pt x="352" y="119"/>
                                </a:cubicBezTo>
                                <a:cubicBezTo>
                                  <a:pt x="329" y="144"/>
                                  <a:pt x="288" y="156"/>
                                  <a:pt x="267" y="182"/>
                                </a:cubicBezTo>
                                <a:cubicBezTo>
                                  <a:pt x="246" y="208"/>
                                  <a:pt x="253" y="252"/>
                                  <a:pt x="224" y="277"/>
                                </a:cubicBezTo>
                                <a:cubicBezTo>
                                  <a:pt x="195" y="302"/>
                                  <a:pt x="116" y="307"/>
                                  <a:pt x="95" y="332"/>
                                </a:cubicBezTo>
                                <a:cubicBezTo>
                                  <a:pt x="74" y="357"/>
                                  <a:pt x="111" y="394"/>
                                  <a:pt x="95" y="425"/>
                                </a:cubicBezTo>
                                <a:cubicBezTo>
                                  <a:pt x="79" y="456"/>
                                  <a:pt x="0" y="503"/>
                                  <a:pt x="0" y="519"/>
                                </a:cubicBezTo>
                                <a:cubicBezTo>
                                  <a:pt x="0" y="535"/>
                                  <a:pt x="54" y="550"/>
                                  <a:pt x="95" y="519"/>
                                </a:cubicBezTo>
                                <a:cubicBezTo>
                                  <a:pt x="136" y="488"/>
                                  <a:pt x="190" y="395"/>
                                  <a:pt x="245" y="332"/>
                                </a:cubicBezTo>
                                <a:cubicBezTo>
                                  <a:pt x="300" y="269"/>
                                  <a:pt x="400" y="190"/>
                                  <a:pt x="427" y="140"/>
                                </a:cubicBezTo>
                                <a:cubicBezTo>
                                  <a:pt x="454" y="90"/>
                                  <a:pt x="410" y="53"/>
                                  <a:pt x="405" y="3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5" name="Freeform 87"/>
                        <wps:cNvSpPr>
                          <a:spLocks/>
                        </wps:cNvSpPr>
                        <wps:spPr bwMode="auto">
                          <a:xfrm>
                            <a:off x="7353" y="13923"/>
                            <a:ext cx="165" cy="311"/>
                          </a:xfrm>
                          <a:custGeom>
                            <a:avLst/>
                            <a:gdLst>
                              <a:gd name="T0" fmla="*/ 212 w 221"/>
                              <a:gd name="T1" fmla="*/ 32 h 391"/>
                              <a:gd name="T2" fmla="*/ 95 w 221"/>
                              <a:gd name="T3" fmla="*/ 158 h 391"/>
                              <a:gd name="T4" fmla="*/ 9 w 221"/>
                              <a:gd name="T5" fmla="*/ 294 h 391"/>
                              <a:gd name="T6" fmla="*/ 41 w 221"/>
                              <a:gd name="T7" fmla="*/ 352 h 391"/>
                              <a:gd name="T8" fmla="*/ 212 w 221"/>
                              <a:gd name="T9" fmla="*/ 32 h 391"/>
                            </a:gdLst>
                            <a:ahLst/>
                            <a:cxnLst>
                              <a:cxn ang="0">
                                <a:pos x="T0" y="T1"/>
                              </a:cxn>
                              <a:cxn ang="0">
                                <a:pos x="T2" y="T3"/>
                              </a:cxn>
                              <a:cxn ang="0">
                                <a:pos x="T4" y="T5"/>
                              </a:cxn>
                              <a:cxn ang="0">
                                <a:pos x="T6" y="T7"/>
                              </a:cxn>
                              <a:cxn ang="0">
                                <a:pos x="T8" y="T9"/>
                              </a:cxn>
                            </a:cxnLst>
                            <a:rect l="0" t="0" r="r" b="b"/>
                            <a:pathLst>
                              <a:path w="221" h="391">
                                <a:moveTo>
                                  <a:pt x="212" y="32"/>
                                </a:moveTo>
                                <a:cubicBezTo>
                                  <a:pt x="221" y="0"/>
                                  <a:pt x="129" y="114"/>
                                  <a:pt x="95" y="158"/>
                                </a:cubicBezTo>
                                <a:cubicBezTo>
                                  <a:pt x="61" y="202"/>
                                  <a:pt x="18" y="262"/>
                                  <a:pt x="9" y="294"/>
                                </a:cubicBezTo>
                                <a:cubicBezTo>
                                  <a:pt x="0" y="326"/>
                                  <a:pt x="9" y="391"/>
                                  <a:pt x="41" y="352"/>
                                </a:cubicBezTo>
                                <a:cubicBezTo>
                                  <a:pt x="73" y="313"/>
                                  <a:pt x="203" y="64"/>
                                  <a:pt x="212" y="32"/>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6" name="Freeform 88"/>
                        <wps:cNvSpPr>
                          <a:spLocks/>
                        </wps:cNvSpPr>
                        <wps:spPr bwMode="auto">
                          <a:xfrm>
                            <a:off x="7249" y="14183"/>
                            <a:ext cx="97" cy="136"/>
                          </a:xfrm>
                          <a:custGeom>
                            <a:avLst/>
                            <a:gdLst>
                              <a:gd name="T0" fmla="*/ 131 w 150"/>
                              <a:gd name="T1" fmla="*/ 63 h 235"/>
                              <a:gd name="T2" fmla="*/ 19 w 150"/>
                              <a:gd name="T3" fmla="*/ 24 h 235"/>
                              <a:gd name="T4" fmla="*/ 19 w 150"/>
                              <a:gd name="T5" fmla="*/ 205 h 235"/>
                              <a:gd name="T6" fmla="*/ 131 w 150"/>
                              <a:gd name="T7" fmla="*/ 205 h 235"/>
                              <a:gd name="T8" fmla="*/ 131 w 150"/>
                              <a:gd name="T9" fmla="*/ 63 h 235"/>
                            </a:gdLst>
                            <a:ahLst/>
                            <a:cxnLst>
                              <a:cxn ang="0">
                                <a:pos x="T0" y="T1"/>
                              </a:cxn>
                              <a:cxn ang="0">
                                <a:pos x="T2" y="T3"/>
                              </a:cxn>
                              <a:cxn ang="0">
                                <a:pos x="T4" y="T5"/>
                              </a:cxn>
                              <a:cxn ang="0">
                                <a:pos x="T6" y="T7"/>
                              </a:cxn>
                              <a:cxn ang="0">
                                <a:pos x="T8" y="T9"/>
                              </a:cxn>
                            </a:cxnLst>
                            <a:rect l="0" t="0" r="r" b="b"/>
                            <a:pathLst>
                              <a:path w="150" h="235">
                                <a:moveTo>
                                  <a:pt x="131" y="63"/>
                                </a:moveTo>
                                <a:cubicBezTo>
                                  <a:pt x="112" y="33"/>
                                  <a:pt x="38" y="0"/>
                                  <a:pt x="19" y="24"/>
                                </a:cubicBezTo>
                                <a:cubicBezTo>
                                  <a:pt x="0" y="48"/>
                                  <a:pt x="0" y="175"/>
                                  <a:pt x="19" y="205"/>
                                </a:cubicBezTo>
                                <a:cubicBezTo>
                                  <a:pt x="38" y="235"/>
                                  <a:pt x="112" y="229"/>
                                  <a:pt x="131" y="205"/>
                                </a:cubicBezTo>
                                <a:cubicBezTo>
                                  <a:pt x="150" y="181"/>
                                  <a:pt x="150" y="93"/>
                                  <a:pt x="131" y="63"/>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7" name="Freeform 89"/>
                        <wps:cNvSpPr>
                          <a:spLocks/>
                        </wps:cNvSpPr>
                        <wps:spPr bwMode="auto">
                          <a:xfrm flipH="1">
                            <a:off x="6513" y="14427"/>
                            <a:ext cx="578" cy="45"/>
                          </a:xfrm>
                          <a:custGeom>
                            <a:avLst/>
                            <a:gdLst>
                              <a:gd name="T0" fmla="*/ 0 w 788"/>
                              <a:gd name="T1" fmla="*/ 0 h 55"/>
                              <a:gd name="T2" fmla="*/ 244 w 788"/>
                              <a:gd name="T3" fmla="*/ 50 h 55"/>
                              <a:gd name="T4" fmla="*/ 457 w 788"/>
                              <a:gd name="T5" fmla="*/ 29 h 55"/>
                              <a:gd name="T6" fmla="*/ 663 w 788"/>
                              <a:gd name="T7" fmla="*/ 50 h 55"/>
                              <a:gd name="T8" fmla="*/ 788 w 788"/>
                              <a:gd name="T9" fmla="*/ 39 h 55"/>
                            </a:gdLst>
                            <a:ahLst/>
                            <a:cxnLst>
                              <a:cxn ang="0">
                                <a:pos x="T0" y="T1"/>
                              </a:cxn>
                              <a:cxn ang="0">
                                <a:pos x="T2" y="T3"/>
                              </a:cxn>
                              <a:cxn ang="0">
                                <a:pos x="T4" y="T5"/>
                              </a:cxn>
                              <a:cxn ang="0">
                                <a:pos x="T6" y="T7"/>
                              </a:cxn>
                              <a:cxn ang="0">
                                <a:pos x="T8" y="T9"/>
                              </a:cxn>
                            </a:cxnLst>
                            <a:rect l="0" t="0" r="r" b="b"/>
                            <a:pathLst>
                              <a:path w="788" h="55">
                                <a:moveTo>
                                  <a:pt x="0" y="0"/>
                                </a:moveTo>
                                <a:cubicBezTo>
                                  <a:pt x="41" y="8"/>
                                  <a:pt x="168" y="45"/>
                                  <a:pt x="244" y="50"/>
                                </a:cubicBezTo>
                                <a:cubicBezTo>
                                  <a:pt x="320" y="55"/>
                                  <a:pt x="387" y="29"/>
                                  <a:pt x="457" y="29"/>
                                </a:cubicBezTo>
                                <a:cubicBezTo>
                                  <a:pt x="527" y="29"/>
                                  <a:pt x="608" y="48"/>
                                  <a:pt x="663" y="50"/>
                                </a:cubicBezTo>
                                <a:cubicBezTo>
                                  <a:pt x="718" y="52"/>
                                  <a:pt x="762" y="41"/>
                                  <a:pt x="788" y="39"/>
                                </a:cubicBezTo>
                              </a:path>
                            </a:pathLst>
                          </a:custGeom>
                          <a:solidFill>
                            <a:schemeClr val="accent2">
                              <a:lumMod val="75000"/>
                              <a:lumOff val="0"/>
                            </a:schemeClr>
                          </a:solidFill>
                          <a:ln w="12700">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8" name="Freeform 90"/>
                        <wps:cNvSpPr>
                          <a:spLocks/>
                        </wps:cNvSpPr>
                        <wps:spPr bwMode="auto">
                          <a:xfrm flipH="1">
                            <a:off x="5801" y="14472"/>
                            <a:ext cx="604" cy="24"/>
                          </a:xfrm>
                          <a:custGeom>
                            <a:avLst/>
                            <a:gdLst>
                              <a:gd name="T0" fmla="*/ 0 w 825"/>
                              <a:gd name="T1" fmla="*/ 0 h 31"/>
                              <a:gd name="T2" fmla="*/ 225 w 825"/>
                              <a:gd name="T3" fmla="*/ 7 h 31"/>
                              <a:gd name="T4" fmla="*/ 526 w 825"/>
                              <a:gd name="T5" fmla="*/ 20 h 31"/>
                              <a:gd name="T6" fmla="*/ 741 w 825"/>
                              <a:gd name="T7" fmla="*/ 29 h 31"/>
                              <a:gd name="T8" fmla="*/ 825 w 825"/>
                              <a:gd name="T9" fmla="*/ 25 h 31"/>
                            </a:gdLst>
                            <a:ahLst/>
                            <a:cxnLst>
                              <a:cxn ang="0">
                                <a:pos x="T0" y="T1"/>
                              </a:cxn>
                              <a:cxn ang="0">
                                <a:pos x="T2" y="T3"/>
                              </a:cxn>
                              <a:cxn ang="0">
                                <a:pos x="T4" y="T5"/>
                              </a:cxn>
                              <a:cxn ang="0">
                                <a:pos x="T6" y="T7"/>
                              </a:cxn>
                              <a:cxn ang="0">
                                <a:pos x="T8" y="T9"/>
                              </a:cxn>
                            </a:cxnLst>
                            <a:rect l="0" t="0" r="r" b="b"/>
                            <a:pathLst>
                              <a:path w="825" h="31">
                                <a:moveTo>
                                  <a:pt x="0" y="0"/>
                                </a:moveTo>
                                <a:cubicBezTo>
                                  <a:pt x="37" y="1"/>
                                  <a:pt x="137" y="4"/>
                                  <a:pt x="225" y="7"/>
                                </a:cubicBezTo>
                                <a:cubicBezTo>
                                  <a:pt x="313" y="10"/>
                                  <a:pt x="440" y="16"/>
                                  <a:pt x="526" y="20"/>
                                </a:cubicBezTo>
                                <a:cubicBezTo>
                                  <a:pt x="612" y="24"/>
                                  <a:pt x="692" y="28"/>
                                  <a:pt x="741" y="29"/>
                                </a:cubicBezTo>
                                <a:cubicBezTo>
                                  <a:pt x="790" y="31"/>
                                  <a:pt x="808" y="26"/>
                                  <a:pt x="825" y="25"/>
                                </a:cubicBezTo>
                              </a:path>
                            </a:pathLst>
                          </a:custGeom>
                          <a:solidFill>
                            <a:schemeClr val="accent2">
                              <a:lumMod val="75000"/>
                              <a:lumOff val="0"/>
                            </a:schemeClr>
                          </a:solidFill>
                          <a:ln w="1587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79" name="Freeform 91"/>
                        <wps:cNvSpPr>
                          <a:spLocks/>
                        </wps:cNvSpPr>
                        <wps:spPr bwMode="auto">
                          <a:xfrm flipH="1">
                            <a:off x="5129" y="14492"/>
                            <a:ext cx="549" cy="17"/>
                          </a:xfrm>
                          <a:custGeom>
                            <a:avLst/>
                            <a:gdLst>
                              <a:gd name="T0" fmla="*/ 0 w 748"/>
                              <a:gd name="T1" fmla="*/ 3 h 22"/>
                              <a:gd name="T2" fmla="*/ 192 w 748"/>
                              <a:gd name="T3" fmla="*/ 22 h 22"/>
                              <a:gd name="T4" fmla="*/ 460 w 748"/>
                              <a:gd name="T5" fmla="*/ 2 h 22"/>
                              <a:gd name="T6" fmla="*/ 641 w 748"/>
                              <a:gd name="T7" fmla="*/ 12 h 22"/>
                              <a:gd name="T8" fmla="*/ 748 w 748"/>
                              <a:gd name="T9" fmla="*/ 2 h 22"/>
                            </a:gdLst>
                            <a:ahLst/>
                            <a:cxnLst>
                              <a:cxn ang="0">
                                <a:pos x="T0" y="T1"/>
                              </a:cxn>
                              <a:cxn ang="0">
                                <a:pos x="T2" y="T3"/>
                              </a:cxn>
                              <a:cxn ang="0">
                                <a:pos x="T4" y="T5"/>
                              </a:cxn>
                              <a:cxn ang="0">
                                <a:pos x="T6" y="T7"/>
                              </a:cxn>
                              <a:cxn ang="0">
                                <a:pos x="T8" y="T9"/>
                              </a:cxn>
                            </a:cxnLst>
                            <a:rect l="0" t="0" r="r" b="b"/>
                            <a:pathLst>
                              <a:path w="748" h="22">
                                <a:moveTo>
                                  <a:pt x="0" y="3"/>
                                </a:moveTo>
                                <a:cubicBezTo>
                                  <a:pt x="32" y="6"/>
                                  <a:pt x="115" y="22"/>
                                  <a:pt x="192" y="22"/>
                                </a:cubicBezTo>
                                <a:cubicBezTo>
                                  <a:pt x="269" y="22"/>
                                  <a:pt x="385" y="4"/>
                                  <a:pt x="460" y="2"/>
                                </a:cubicBezTo>
                                <a:cubicBezTo>
                                  <a:pt x="535" y="0"/>
                                  <a:pt x="593" y="12"/>
                                  <a:pt x="641" y="12"/>
                                </a:cubicBezTo>
                                <a:cubicBezTo>
                                  <a:pt x="689" y="12"/>
                                  <a:pt x="726" y="4"/>
                                  <a:pt x="748" y="2"/>
                                </a:cubicBezTo>
                              </a:path>
                            </a:pathLst>
                          </a:custGeom>
                          <a:solidFill>
                            <a:schemeClr val="accent2">
                              <a:lumMod val="75000"/>
                              <a:lumOff val="0"/>
                            </a:schemeClr>
                          </a:solidFill>
                          <a:ln w="1587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0" name="Freeform 92"/>
                        <wps:cNvSpPr>
                          <a:spLocks/>
                        </wps:cNvSpPr>
                        <wps:spPr bwMode="auto">
                          <a:xfrm flipH="1">
                            <a:off x="4468" y="14501"/>
                            <a:ext cx="605" cy="24"/>
                          </a:xfrm>
                          <a:custGeom>
                            <a:avLst/>
                            <a:gdLst>
                              <a:gd name="T0" fmla="*/ 0 w 825"/>
                              <a:gd name="T1" fmla="*/ 0 h 31"/>
                              <a:gd name="T2" fmla="*/ 225 w 825"/>
                              <a:gd name="T3" fmla="*/ 7 h 31"/>
                              <a:gd name="T4" fmla="*/ 526 w 825"/>
                              <a:gd name="T5" fmla="*/ 20 h 31"/>
                              <a:gd name="T6" fmla="*/ 741 w 825"/>
                              <a:gd name="T7" fmla="*/ 29 h 31"/>
                              <a:gd name="T8" fmla="*/ 825 w 825"/>
                              <a:gd name="T9" fmla="*/ 25 h 31"/>
                            </a:gdLst>
                            <a:ahLst/>
                            <a:cxnLst>
                              <a:cxn ang="0">
                                <a:pos x="T0" y="T1"/>
                              </a:cxn>
                              <a:cxn ang="0">
                                <a:pos x="T2" y="T3"/>
                              </a:cxn>
                              <a:cxn ang="0">
                                <a:pos x="T4" y="T5"/>
                              </a:cxn>
                              <a:cxn ang="0">
                                <a:pos x="T6" y="T7"/>
                              </a:cxn>
                              <a:cxn ang="0">
                                <a:pos x="T8" y="T9"/>
                              </a:cxn>
                            </a:cxnLst>
                            <a:rect l="0" t="0" r="r" b="b"/>
                            <a:pathLst>
                              <a:path w="825" h="31">
                                <a:moveTo>
                                  <a:pt x="0" y="0"/>
                                </a:moveTo>
                                <a:cubicBezTo>
                                  <a:pt x="37" y="1"/>
                                  <a:pt x="137" y="4"/>
                                  <a:pt x="225" y="7"/>
                                </a:cubicBezTo>
                                <a:cubicBezTo>
                                  <a:pt x="313" y="10"/>
                                  <a:pt x="440" y="16"/>
                                  <a:pt x="526" y="20"/>
                                </a:cubicBezTo>
                                <a:cubicBezTo>
                                  <a:pt x="612" y="24"/>
                                  <a:pt x="692" y="28"/>
                                  <a:pt x="741" y="29"/>
                                </a:cubicBezTo>
                                <a:cubicBezTo>
                                  <a:pt x="790" y="31"/>
                                  <a:pt x="808" y="26"/>
                                  <a:pt x="825" y="25"/>
                                </a:cubicBezTo>
                              </a:path>
                            </a:pathLst>
                          </a:custGeom>
                          <a:solidFill>
                            <a:schemeClr val="accent2">
                              <a:lumMod val="75000"/>
                              <a:lumOff val="0"/>
                            </a:schemeClr>
                          </a:solidFill>
                          <a:ln w="1587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1" name="Freeform 93"/>
                        <wps:cNvSpPr>
                          <a:spLocks/>
                        </wps:cNvSpPr>
                        <wps:spPr bwMode="auto">
                          <a:xfrm flipH="1">
                            <a:off x="3579" y="14535"/>
                            <a:ext cx="842" cy="18"/>
                          </a:xfrm>
                          <a:custGeom>
                            <a:avLst/>
                            <a:gdLst>
                              <a:gd name="T0" fmla="*/ 0 w 1149"/>
                              <a:gd name="T1" fmla="*/ 7 h 22"/>
                              <a:gd name="T2" fmla="*/ 250 w 1149"/>
                              <a:gd name="T3" fmla="*/ 22 h 22"/>
                              <a:gd name="T4" fmla="*/ 562 w 1149"/>
                              <a:gd name="T5" fmla="*/ 4 h 22"/>
                              <a:gd name="T6" fmla="*/ 794 w 1149"/>
                              <a:gd name="T7" fmla="*/ 1 h 22"/>
                              <a:gd name="T8" fmla="*/ 973 w 1149"/>
                              <a:gd name="T9" fmla="*/ 4 h 22"/>
                              <a:gd name="T10" fmla="*/ 1149 w 1149"/>
                              <a:gd name="T11" fmla="*/ 4 h 22"/>
                            </a:gdLst>
                            <a:ahLst/>
                            <a:cxnLst>
                              <a:cxn ang="0">
                                <a:pos x="T0" y="T1"/>
                              </a:cxn>
                              <a:cxn ang="0">
                                <a:pos x="T2" y="T3"/>
                              </a:cxn>
                              <a:cxn ang="0">
                                <a:pos x="T4" y="T5"/>
                              </a:cxn>
                              <a:cxn ang="0">
                                <a:pos x="T6" y="T7"/>
                              </a:cxn>
                              <a:cxn ang="0">
                                <a:pos x="T8" y="T9"/>
                              </a:cxn>
                              <a:cxn ang="0">
                                <a:pos x="T10" y="T11"/>
                              </a:cxn>
                            </a:cxnLst>
                            <a:rect l="0" t="0" r="r" b="b"/>
                            <a:pathLst>
                              <a:path w="1149" h="22">
                                <a:moveTo>
                                  <a:pt x="0" y="7"/>
                                </a:moveTo>
                                <a:cubicBezTo>
                                  <a:pt x="42" y="10"/>
                                  <a:pt x="156" y="22"/>
                                  <a:pt x="250" y="22"/>
                                </a:cubicBezTo>
                                <a:cubicBezTo>
                                  <a:pt x="344" y="22"/>
                                  <a:pt x="471" y="8"/>
                                  <a:pt x="562" y="4"/>
                                </a:cubicBezTo>
                                <a:cubicBezTo>
                                  <a:pt x="653" y="0"/>
                                  <a:pt x="726" y="1"/>
                                  <a:pt x="794" y="1"/>
                                </a:cubicBezTo>
                                <a:cubicBezTo>
                                  <a:pt x="862" y="1"/>
                                  <a:pt x="914" y="4"/>
                                  <a:pt x="973" y="4"/>
                                </a:cubicBezTo>
                                <a:cubicBezTo>
                                  <a:pt x="1032" y="4"/>
                                  <a:pt x="1112" y="4"/>
                                  <a:pt x="1149" y="4"/>
                                </a:cubicBezTo>
                              </a:path>
                            </a:pathLst>
                          </a:custGeom>
                          <a:solidFill>
                            <a:schemeClr val="accent2">
                              <a:lumMod val="75000"/>
                              <a:lumOff val="0"/>
                            </a:schemeClr>
                          </a:solidFill>
                          <a:ln w="1587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2" name="Freeform 94"/>
                        <wps:cNvSpPr>
                          <a:spLocks/>
                        </wps:cNvSpPr>
                        <wps:spPr bwMode="auto">
                          <a:xfrm rot="21391405" flipH="1">
                            <a:off x="2599" y="14334"/>
                            <a:ext cx="1201" cy="729"/>
                          </a:xfrm>
                          <a:custGeom>
                            <a:avLst/>
                            <a:gdLst>
                              <a:gd name="T0" fmla="*/ 80 w 1639"/>
                              <a:gd name="T1" fmla="*/ 96 h 917"/>
                              <a:gd name="T2" fmla="*/ 2 w 1639"/>
                              <a:gd name="T3" fmla="*/ 52 h 917"/>
                              <a:gd name="T4" fmla="*/ 87 w 1639"/>
                              <a:gd name="T5" fmla="*/ 36 h 917"/>
                              <a:gd name="T6" fmla="*/ 459 w 1639"/>
                              <a:gd name="T7" fmla="*/ 269 h 917"/>
                              <a:gd name="T8" fmla="*/ 863 w 1639"/>
                              <a:gd name="T9" fmla="*/ 508 h 917"/>
                              <a:gd name="T10" fmla="*/ 1085 w 1639"/>
                              <a:gd name="T11" fmla="*/ 621 h 917"/>
                              <a:gd name="T12" fmla="*/ 1250 w 1639"/>
                              <a:gd name="T13" fmla="*/ 666 h 917"/>
                              <a:gd name="T14" fmla="*/ 1609 w 1639"/>
                              <a:gd name="T15" fmla="*/ 819 h 917"/>
                              <a:gd name="T16" fmla="*/ 1428 w 1639"/>
                              <a:gd name="T17" fmla="*/ 915 h 917"/>
                              <a:gd name="T18" fmla="*/ 1183 w 1639"/>
                              <a:gd name="T19" fmla="*/ 808 h 917"/>
                              <a:gd name="T20" fmla="*/ 1076 w 1639"/>
                              <a:gd name="T21" fmla="*/ 699 h 917"/>
                              <a:gd name="T22" fmla="*/ 870 w 1639"/>
                              <a:gd name="T23" fmla="*/ 570 h 917"/>
                              <a:gd name="T24" fmla="*/ 687 w 1639"/>
                              <a:gd name="T25" fmla="*/ 473 h 917"/>
                              <a:gd name="T26" fmla="*/ 256 w 1639"/>
                              <a:gd name="T27" fmla="*/ 213 h 917"/>
                              <a:gd name="T28" fmla="*/ 14 w 1639"/>
                              <a:gd name="T29" fmla="*/ 53 h 9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639" h="917">
                                <a:moveTo>
                                  <a:pt x="80" y="96"/>
                                </a:moveTo>
                                <a:cubicBezTo>
                                  <a:pt x="40" y="78"/>
                                  <a:pt x="0" y="62"/>
                                  <a:pt x="2" y="52"/>
                                </a:cubicBezTo>
                                <a:cubicBezTo>
                                  <a:pt x="3" y="42"/>
                                  <a:pt x="12" y="0"/>
                                  <a:pt x="87" y="36"/>
                                </a:cubicBezTo>
                                <a:cubicBezTo>
                                  <a:pt x="162" y="71"/>
                                  <a:pt x="330" y="190"/>
                                  <a:pt x="459" y="269"/>
                                </a:cubicBezTo>
                                <a:cubicBezTo>
                                  <a:pt x="589" y="348"/>
                                  <a:pt x="759" y="449"/>
                                  <a:pt x="863" y="508"/>
                                </a:cubicBezTo>
                                <a:cubicBezTo>
                                  <a:pt x="968" y="566"/>
                                  <a:pt x="1021" y="595"/>
                                  <a:pt x="1085" y="621"/>
                                </a:cubicBezTo>
                                <a:cubicBezTo>
                                  <a:pt x="1150" y="647"/>
                                  <a:pt x="1163" y="633"/>
                                  <a:pt x="1250" y="666"/>
                                </a:cubicBezTo>
                                <a:cubicBezTo>
                                  <a:pt x="1337" y="699"/>
                                  <a:pt x="1579" y="778"/>
                                  <a:pt x="1609" y="819"/>
                                </a:cubicBezTo>
                                <a:cubicBezTo>
                                  <a:pt x="1639" y="860"/>
                                  <a:pt x="1499" y="917"/>
                                  <a:pt x="1428" y="915"/>
                                </a:cubicBezTo>
                                <a:cubicBezTo>
                                  <a:pt x="1357" y="913"/>
                                  <a:pt x="1242" y="844"/>
                                  <a:pt x="1183" y="808"/>
                                </a:cubicBezTo>
                                <a:cubicBezTo>
                                  <a:pt x="1124" y="772"/>
                                  <a:pt x="1128" y="739"/>
                                  <a:pt x="1076" y="699"/>
                                </a:cubicBezTo>
                                <a:cubicBezTo>
                                  <a:pt x="1024" y="659"/>
                                  <a:pt x="934" y="608"/>
                                  <a:pt x="870" y="570"/>
                                </a:cubicBezTo>
                                <a:cubicBezTo>
                                  <a:pt x="805" y="533"/>
                                  <a:pt x="789" y="532"/>
                                  <a:pt x="687" y="473"/>
                                </a:cubicBezTo>
                                <a:cubicBezTo>
                                  <a:pt x="584" y="414"/>
                                  <a:pt x="368" y="283"/>
                                  <a:pt x="256" y="213"/>
                                </a:cubicBezTo>
                                <a:cubicBezTo>
                                  <a:pt x="144" y="142"/>
                                  <a:pt x="56" y="87"/>
                                  <a:pt x="14" y="53"/>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3" name="Freeform 95"/>
                        <wps:cNvSpPr>
                          <a:spLocks/>
                        </wps:cNvSpPr>
                        <wps:spPr bwMode="auto">
                          <a:xfrm>
                            <a:off x="3411" y="14276"/>
                            <a:ext cx="176" cy="247"/>
                          </a:xfrm>
                          <a:custGeom>
                            <a:avLst/>
                            <a:gdLst>
                              <a:gd name="T0" fmla="*/ 27 w 237"/>
                              <a:gd name="T1" fmla="*/ 28 h 310"/>
                              <a:gd name="T2" fmla="*/ 27 w 237"/>
                              <a:gd name="T3" fmla="*/ 232 h 310"/>
                              <a:gd name="T4" fmla="*/ 190 w 237"/>
                              <a:gd name="T5" fmla="*/ 307 h 310"/>
                              <a:gd name="T6" fmla="*/ 222 w 237"/>
                              <a:gd name="T7" fmla="*/ 253 h 310"/>
                              <a:gd name="T8" fmla="*/ 98 w 237"/>
                              <a:gd name="T9" fmla="*/ 199 h 310"/>
                              <a:gd name="T10" fmla="*/ 120 w 237"/>
                              <a:gd name="T11" fmla="*/ 63 h 310"/>
                              <a:gd name="T12" fmla="*/ 27 w 237"/>
                              <a:gd name="T13" fmla="*/ 28 h 310"/>
                            </a:gdLst>
                            <a:ahLst/>
                            <a:cxnLst>
                              <a:cxn ang="0">
                                <a:pos x="T0" y="T1"/>
                              </a:cxn>
                              <a:cxn ang="0">
                                <a:pos x="T2" y="T3"/>
                              </a:cxn>
                              <a:cxn ang="0">
                                <a:pos x="T4" y="T5"/>
                              </a:cxn>
                              <a:cxn ang="0">
                                <a:pos x="T6" y="T7"/>
                              </a:cxn>
                              <a:cxn ang="0">
                                <a:pos x="T8" y="T9"/>
                              </a:cxn>
                              <a:cxn ang="0">
                                <a:pos x="T10" y="T11"/>
                              </a:cxn>
                              <a:cxn ang="0">
                                <a:pos x="T12" y="T13"/>
                              </a:cxn>
                            </a:cxnLst>
                            <a:rect l="0" t="0" r="r" b="b"/>
                            <a:pathLst>
                              <a:path w="237" h="310">
                                <a:moveTo>
                                  <a:pt x="27" y="28"/>
                                </a:moveTo>
                                <a:cubicBezTo>
                                  <a:pt x="12" y="56"/>
                                  <a:pt x="0" y="185"/>
                                  <a:pt x="27" y="232"/>
                                </a:cubicBezTo>
                                <a:cubicBezTo>
                                  <a:pt x="54" y="279"/>
                                  <a:pt x="158" y="304"/>
                                  <a:pt x="190" y="307"/>
                                </a:cubicBezTo>
                                <a:cubicBezTo>
                                  <a:pt x="222" y="310"/>
                                  <a:pt x="237" y="271"/>
                                  <a:pt x="222" y="253"/>
                                </a:cubicBezTo>
                                <a:cubicBezTo>
                                  <a:pt x="207" y="235"/>
                                  <a:pt x="115" y="231"/>
                                  <a:pt x="98" y="199"/>
                                </a:cubicBezTo>
                                <a:cubicBezTo>
                                  <a:pt x="81" y="167"/>
                                  <a:pt x="132" y="91"/>
                                  <a:pt x="120" y="63"/>
                                </a:cubicBezTo>
                                <a:cubicBezTo>
                                  <a:pt x="108" y="35"/>
                                  <a:pt x="42" y="0"/>
                                  <a:pt x="27" y="28"/>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4" name="Freeform 96"/>
                        <wps:cNvSpPr>
                          <a:spLocks/>
                        </wps:cNvSpPr>
                        <wps:spPr bwMode="auto">
                          <a:xfrm rot="325499">
                            <a:off x="4290" y="14124"/>
                            <a:ext cx="320" cy="939"/>
                          </a:xfrm>
                          <a:custGeom>
                            <a:avLst/>
                            <a:gdLst>
                              <a:gd name="T0" fmla="*/ 67 w 432"/>
                              <a:gd name="T1" fmla="*/ 65 h 1182"/>
                              <a:gd name="T2" fmla="*/ 45 w 432"/>
                              <a:gd name="T3" fmla="*/ 3 h 1182"/>
                              <a:gd name="T4" fmla="*/ 16 w 432"/>
                              <a:gd name="T5" fmla="*/ 59 h 1182"/>
                              <a:gd name="T6" fmla="*/ 138 w 432"/>
                              <a:gd name="T7" fmla="*/ 361 h 1182"/>
                              <a:gd name="T8" fmla="*/ 174 w 432"/>
                              <a:gd name="T9" fmla="*/ 475 h 1182"/>
                              <a:gd name="T10" fmla="*/ 259 w 432"/>
                              <a:gd name="T11" fmla="*/ 687 h 1182"/>
                              <a:gd name="T12" fmla="*/ 310 w 432"/>
                              <a:gd name="T13" fmla="*/ 863 h 1182"/>
                              <a:gd name="T14" fmla="*/ 316 w 432"/>
                              <a:gd name="T15" fmla="*/ 986 h 1182"/>
                              <a:gd name="T16" fmla="*/ 396 w 432"/>
                              <a:gd name="T17" fmla="*/ 1166 h 1182"/>
                              <a:gd name="T18" fmla="*/ 429 w 432"/>
                              <a:gd name="T19" fmla="*/ 1085 h 1182"/>
                              <a:gd name="T20" fmla="*/ 412 w 432"/>
                              <a:gd name="T21" fmla="*/ 933 h 1182"/>
                              <a:gd name="T22" fmla="*/ 375 w 432"/>
                              <a:gd name="T23" fmla="*/ 872 h 1182"/>
                              <a:gd name="T24" fmla="*/ 308 w 432"/>
                              <a:gd name="T25" fmla="*/ 704 h 1182"/>
                              <a:gd name="T26" fmla="*/ 263 w 432"/>
                              <a:gd name="T27" fmla="*/ 558 h 1182"/>
                              <a:gd name="T28" fmla="*/ 129 w 432"/>
                              <a:gd name="T29" fmla="*/ 210 h 1182"/>
                              <a:gd name="T30" fmla="*/ 44 w 432"/>
                              <a:gd name="T31" fmla="*/ 13 h 1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32" h="1182">
                                <a:moveTo>
                                  <a:pt x="67" y="65"/>
                                </a:moveTo>
                                <a:cubicBezTo>
                                  <a:pt x="59" y="35"/>
                                  <a:pt x="53" y="4"/>
                                  <a:pt x="45" y="3"/>
                                </a:cubicBezTo>
                                <a:cubicBezTo>
                                  <a:pt x="36" y="2"/>
                                  <a:pt x="0" y="0"/>
                                  <a:pt x="16" y="59"/>
                                </a:cubicBezTo>
                                <a:cubicBezTo>
                                  <a:pt x="31" y="118"/>
                                  <a:pt x="112" y="292"/>
                                  <a:pt x="138" y="361"/>
                                </a:cubicBezTo>
                                <a:cubicBezTo>
                                  <a:pt x="164" y="430"/>
                                  <a:pt x="154" y="421"/>
                                  <a:pt x="174" y="475"/>
                                </a:cubicBezTo>
                                <a:cubicBezTo>
                                  <a:pt x="194" y="529"/>
                                  <a:pt x="236" y="622"/>
                                  <a:pt x="259" y="687"/>
                                </a:cubicBezTo>
                                <a:cubicBezTo>
                                  <a:pt x="282" y="752"/>
                                  <a:pt x="301" y="814"/>
                                  <a:pt x="310" y="863"/>
                                </a:cubicBezTo>
                                <a:cubicBezTo>
                                  <a:pt x="320" y="913"/>
                                  <a:pt x="303" y="936"/>
                                  <a:pt x="316" y="986"/>
                                </a:cubicBezTo>
                                <a:cubicBezTo>
                                  <a:pt x="331" y="1036"/>
                                  <a:pt x="378" y="1149"/>
                                  <a:pt x="396" y="1166"/>
                                </a:cubicBezTo>
                                <a:cubicBezTo>
                                  <a:pt x="415" y="1182"/>
                                  <a:pt x="427" y="1124"/>
                                  <a:pt x="429" y="1085"/>
                                </a:cubicBezTo>
                                <a:cubicBezTo>
                                  <a:pt x="432" y="1046"/>
                                  <a:pt x="421" y="968"/>
                                  <a:pt x="412" y="933"/>
                                </a:cubicBezTo>
                                <a:cubicBezTo>
                                  <a:pt x="403" y="897"/>
                                  <a:pt x="393" y="910"/>
                                  <a:pt x="375" y="872"/>
                                </a:cubicBezTo>
                                <a:cubicBezTo>
                                  <a:pt x="358" y="833"/>
                                  <a:pt x="328" y="756"/>
                                  <a:pt x="308" y="704"/>
                                </a:cubicBezTo>
                                <a:cubicBezTo>
                                  <a:pt x="289" y="652"/>
                                  <a:pt x="293" y="640"/>
                                  <a:pt x="263" y="558"/>
                                </a:cubicBezTo>
                                <a:cubicBezTo>
                                  <a:pt x="233" y="476"/>
                                  <a:pt x="166" y="302"/>
                                  <a:pt x="129" y="210"/>
                                </a:cubicBezTo>
                                <a:cubicBezTo>
                                  <a:pt x="92" y="119"/>
                                  <a:pt x="63" y="48"/>
                                  <a:pt x="44" y="13"/>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5" name="Freeform 97"/>
                        <wps:cNvSpPr>
                          <a:spLocks/>
                        </wps:cNvSpPr>
                        <wps:spPr bwMode="auto">
                          <a:xfrm flipH="1">
                            <a:off x="4050" y="14102"/>
                            <a:ext cx="397" cy="449"/>
                          </a:xfrm>
                          <a:custGeom>
                            <a:avLst/>
                            <a:gdLst>
                              <a:gd name="T0" fmla="*/ 359 w 542"/>
                              <a:gd name="T1" fmla="*/ 39 h 538"/>
                              <a:gd name="T2" fmla="*/ 466 w 542"/>
                              <a:gd name="T3" fmla="*/ 93 h 538"/>
                              <a:gd name="T4" fmla="*/ 439 w 542"/>
                              <a:gd name="T5" fmla="*/ 157 h 538"/>
                              <a:gd name="T6" fmla="*/ 418 w 542"/>
                              <a:gd name="T7" fmla="*/ 220 h 538"/>
                              <a:gd name="T8" fmla="*/ 492 w 542"/>
                              <a:gd name="T9" fmla="*/ 284 h 538"/>
                              <a:gd name="T10" fmla="*/ 515 w 542"/>
                              <a:gd name="T11" fmla="*/ 392 h 538"/>
                              <a:gd name="T12" fmla="*/ 531 w 542"/>
                              <a:gd name="T13" fmla="*/ 487 h 538"/>
                              <a:gd name="T14" fmla="*/ 446 w 542"/>
                              <a:gd name="T15" fmla="*/ 508 h 538"/>
                              <a:gd name="T16" fmla="*/ 382 w 542"/>
                              <a:gd name="T17" fmla="*/ 497 h 538"/>
                              <a:gd name="T18" fmla="*/ 275 w 542"/>
                              <a:gd name="T19" fmla="*/ 519 h 538"/>
                              <a:gd name="T20" fmla="*/ 298 w 542"/>
                              <a:gd name="T21" fmla="*/ 383 h 538"/>
                              <a:gd name="T22" fmla="*/ 180 w 542"/>
                              <a:gd name="T23" fmla="*/ 465 h 538"/>
                              <a:gd name="T24" fmla="*/ 30 w 542"/>
                              <a:gd name="T25" fmla="*/ 305 h 538"/>
                              <a:gd name="T26" fmla="*/ 13 w 542"/>
                              <a:gd name="T27" fmla="*/ 206 h 538"/>
                              <a:gd name="T28" fmla="*/ 110 w 542"/>
                              <a:gd name="T29" fmla="*/ 288 h 538"/>
                              <a:gd name="T30" fmla="*/ 169 w 542"/>
                              <a:gd name="T31" fmla="*/ 375 h 538"/>
                              <a:gd name="T32" fmla="*/ 320 w 542"/>
                              <a:gd name="T33" fmla="*/ 247 h 538"/>
                              <a:gd name="T34" fmla="*/ 256 w 542"/>
                              <a:gd name="T35" fmla="*/ 211 h 538"/>
                              <a:gd name="T36" fmla="*/ 266 w 542"/>
                              <a:gd name="T37" fmla="*/ 148 h 538"/>
                              <a:gd name="T38" fmla="*/ 186 w 542"/>
                              <a:gd name="T39" fmla="*/ 80 h 538"/>
                              <a:gd name="T40" fmla="*/ 110 w 542"/>
                              <a:gd name="T41" fmla="*/ 35 h 538"/>
                              <a:gd name="T42" fmla="*/ 156 w 542"/>
                              <a:gd name="T43" fmla="*/ 3 h 538"/>
                              <a:gd name="T44" fmla="*/ 231 w 542"/>
                              <a:gd name="T45" fmla="*/ 48 h 538"/>
                              <a:gd name="T46" fmla="*/ 277 w 542"/>
                              <a:gd name="T47" fmla="*/ 66 h 538"/>
                              <a:gd name="T48" fmla="*/ 298 w 542"/>
                              <a:gd name="T49" fmla="*/ 121 h 538"/>
                              <a:gd name="T50" fmla="*/ 359 w 542"/>
                              <a:gd name="T51" fmla="*/ 39 h 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542" h="538">
                                <a:moveTo>
                                  <a:pt x="359" y="39"/>
                                </a:moveTo>
                                <a:cubicBezTo>
                                  <a:pt x="387" y="35"/>
                                  <a:pt x="453" y="74"/>
                                  <a:pt x="466" y="93"/>
                                </a:cubicBezTo>
                                <a:cubicBezTo>
                                  <a:pt x="479" y="113"/>
                                  <a:pt x="447" y="136"/>
                                  <a:pt x="439" y="157"/>
                                </a:cubicBezTo>
                                <a:cubicBezTo>
                                  <a:pt x="431" y="178"/>
                                  <a:pt x="408" y="199"/>
                                  <a:pt x="418" y="220"/>
                                </a:cubicBezTo>
                                <a:cubicBezTo>
                                  <a:pt x="427" y="241"/>
                                  <a:pt x="476" y="255"/>
                                  <a:pt x="492" y="284"/>
                                </a:cubicBezTo>
                                <a:cubicBezTo>
                                  <a:pt x="509" y="313"/>
                                  <a:pt x="509" y="358"/>
                                  <a:pt x="515" y="392"/>
                                </a:cubicBezTo>
                                <a:cubicBezTo>
                                  <a:pt x="521" y="426"/>
                                  <a:pt x="542" y="468"/>
                                  <a:pt x="531" y="487"/>
                                </a:cubicBezTo>
                                <a:cubicBezTo>
                                  <a:pt x="520" y="506"/>
                                  <a:pt x="471" y="506"/>
                                  <a:pt x="446" y="508"/>
                                </a:cubicBezTo>
                                <a:cubicBezTo>
                                  <a:pt x="421" y="510"/>
                                  <a:pt x="410" y="495"/>
                                  <a:pt x="382" y="497"/>
                                </a:cubicBezTo>
                                <a:cubicBezTo>
                                  <a:pt x="354" y="499"/>
                                  <a:pt x="289" y="538"/>
                                  <a:pt x="275" y="519"/>
                                </a:cubicBezTo>
                                <a:cubicBezTo>
                                  <a:pt x="261" y="500"/>
                                  <a:pt x="314" y="392"/>
                                  <a:pt x="298" y="383"/>
                                </a:cubicBezTo>
                                <a:cubicBezTo>
                                  <a:pt x="282" y="374"/>
                                  <a:pt x="225" y="478"/>
                                  <a:pt x="180" y="465"/>
                                </a:cubicBezTo>
                                <a:cubicBezTo>
                                  <a:pt x="135" y="452"/>
                                  <a:pt x="58" y="348"/>
                                  <a:pt x="30" y="305"/>
                                </a:cubicBezTo>
                                <a:cubicBezTo>
                                  <a:pt x="2" y="262"/>
                                  <a:pt x="0" y="209"/>
                                  <a:pt x="13" y="206"/>
                                </a:cubicBezTo>
                                <a:cubicBezTo>
                                  <a:pt x="26" y="203"/>
                                  <a:pt x="84" y="260"/>
                                  <a:pt x="110" y="288"/>
                                </a:cubicBezTo>
                                <a:cubicBezTo>
                                  <a:pt x="136" y="316"/>
                                  <a:pt x="133" y="381"/>
                                  <a:pt x="169" y="375"/>
                                </a:cubicBezTo>
                                <a:cubicBezTo>
                                  <a:pt x="204" y="368"/>
                                  <a:pt x="306" y="274"/>
                                  <a:pt x="320" y="247"/>
                                </a:cubicBezTo>
                                <a:cubicBezTo>
                                  <a:pt x="335" y="220"/>
                                  <a:pt x="265" y="228"/>
                                  <a:pt x="256" y="211"/>
                                </a:cubicBezTo>
                                <a:cubicBezTo>
                                  <a:pt x="247" y="195"/>
                                  <a:pt x="277" y="170"/>
                                  <a:pt x="266" y="148"/>
                                </a:cubicBezTo>
                                <a:cubicBezTo>
                                  <a:pt x="255" y="126"/>
                                  <a:pt x="212" y="99"/>
                                  <a:pt x="186" y="80"/>
                                </a:cubicBezTo>
                                <a:cubicBezTo>
                                  <a:pt x="160" y="61"/>
                                  <a:pt x="115" y="48"/>
                                  <a:pt x="110" y="35"/>
                                </a:cubicBezTo>
                                <a:cubicBezTo>
                                  <a:pt x="105" y="22"/>
                                  <a:pt x="135" y="0"/>
                                  <a:pt x="156" y="3"/>
                                </a:cubicBezTo>
                                <a:cubicBezTo>
                                  <a:pt x="176" y="5"/>
                                  <a:pt x="210" y="38"/>
                                  <a:pt x="231" y="48"/>
                                </a:cubicBezTo>
                                <a:cubicBezTo>
                                  <a:pt x="251" y="59"/>
                                  <a:pt x="266" y="54"/>
                                  <a:pt x="277" y="66"/>
                                </a:cubicBezTo>
                                <a:cubicBezTo>
                                  <a:pt x="288" y="78"/>
                                  <a:pt x="284" y="125"/>
                                  <a:pt x="298" y="121"/>
                                </a:cubicBezTo>
                                <a:cubicBezTo>
                                  <a:pt x="312" y="116"/>
                                  <a:pt x="331" y="43"/>
                                  <a:pt x="359" y="39"/>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6" name="Freeform 98"/>
                        <wps:cNvSpPr>
                          <a:spLocks/>
                        </wps:cNvSpPr>
                        <wps:spPr bwMode="auto">
                          <a:xfrm rot="435134">
                            <a:off x="4845" y="14023"/>
                            <a:ext cx="419" cy="892"/>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7" name="Freeform 99"/>
                        <wps:cNvSpPr>
                          <a:spLocks/>
                        </wps:cNvSpPr>
                        <wps:spPr bwMode="auto">
                          <a:xfrm flipH="1">
                            <a:off x="4603" y="13973"/>
                            <a:ext cx="395" cy="524"/>
                          </a:xfrm>
                          <a:custGeom>
                            <a:avLst/>
                            <a:gdLst>
                              <a:gd name="T0" fmla="*/ 321 w 539"/>
                              <a:gd name="T1" fmla="*/ 73 h 659"/>
                              <a:gd name="T2" fmla="*/ 418 w 539"/>
                              <a:gd name="T3" fmla="*/ 115 h 659"/>
                              <a:gd name="T4" fmla="*/ 423 w 539"/>
                              <a:gd name="T5" fmla="*/ 185 h 659"/>
                              <a:gd name="T6" fmla="*/ 402 w 539"/>
                              <a:gd name="T7" fmla="*/ 259 h 659"/>
                              <a:gd name="T8" fmla="*/ 476 w 539"/>
                              <a:gd name="T9" fmla="*/ 334 h 659"/>
                              <a:gd name="T10" fmla="*/ 499 w 539"/>
                              <a:gd name="T11" fmla="*/ 462 h 659"/>
                              <a:gd name="T12" fmla="*/ 499 w 539"/>
                              <a:gd name="T13" fmla="*/ 537 h 659"/>
                              <a:gd name="T14" fmla="*/ 531 w 539"/>
                              <a:gd name="T15" fmla="*/ 622 h 659"/>
                              <a:gd name="T16" fmla="*/ 451 w 539"/>
                              <a:gd name="T17" fmla="*/ 618 h 659"/>
                              <a:gd name="T18" fmla="*/ 355 w 539"/>
                              <a:gd name="T19" fmla="*/ 639 h 659"/>
                              <a:gd name="T20" fmla="*/ 249 w 539"/>
                              <a:gd name="T21" fmla="*/ 628 h 659"/>
                              <a:gd name="T22" fmla="*/ 282 w 539"/>
                              <a:gd name="T23" fmla="*/ 451 h 659"/>
                              <a:gd name="T24" fmla="*/ 164 w 539"/>
                              <a:gd name="T25" fmla="*/ 547 h 659"/>
                              <a:gd name="T26" fmla="*/ 34 w 539"/>
                              <a:gd name="T27" fmla="*/ 366 h 659"/>
                              <a:gd name="T28" fmla="*/ 2 w 539"/>
                              <a:gd name="T29" fmla="*/ 302 h 659"/>
                              <a:gd name="T30" fmla="*/ 24 w 539"/>
                              <a:gd name="T31" fmla="*/ 260 h 659"/>
                              <a:gd name="T32" fmla="*/ 98 w 539"/>
                              <a:gd name="T33" fmla="*/ 368 h 659"/>
                              <a:gd name="T34" fmla="*/ 153 w 539"/>
                              <a:gd name="T35" fmla="*/ 441 h 659"/>
                              <a:gd name="T36" fmla="*/ 304 w 539"/>
                              <a:gd name="T37" fmla="*/ 291 h 659"/>
                              <a:gd name="T38" fmla="*/ 240 w 539"/>
                              <a:gd name="T39" fmla="*/ 249 h 659"/>
                              <a:gd name="T40" fmla="*/ 250 w 539"/>
                              <a:gd name="T41" fmla="*/ 174 h 659"/>
                              <a:gd name="T42" fmla="*/ 170 w 539"/>
                              <a:gd name="T43" fmla="*/ 94 h 659"/>
                              <a:gd name="T44" fmla="*/ 94 w 539"/>
                              <a:gd name="T45" fmla="*/ 41 h 659"/>
                              <a:gd name="T46" fmla="*/ 140 w 539"/>
                              <a:gd name="T47" fmla="*/ 3 h 659"/>
                              <a:gd name="T48" fmla="*/ 215 w 539"/>
                              <a:gd name="T49" fmla="*/ 57 h 659"/>
                              <a:gd name="T50" fmla="*/ 261 w 539"/>
                              <a:gd name="T51" fmla="*/ 78 h 659"/>
                              <a:gd name="T52" fmla="*/ 282 w 539"/>
                              <a:gd name="T53" fmla="*/ 142 h 659"/>
                              <a:gd name="T54" fmla="*/ 321 w 539"/>
                              <a:gd name="T55" fmla="*/ 73 h 6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539" h="659">
                                <a:moveTo>
                                  <a:pt x="321" y="73"/>
                                </a:moveTo>
                                <a:cubicBezTo>
                                  <a:pt x="343" y="68"/>
                                  <a:pt x="401" y="96"/>
                                  <a:pt x="418" y="115"/>
                                </a:cubicBezTo>
                                <a:cubicBezTo>
                                  <a:pt x="435" y="134"/>
                                  <a:pt x="426" y="161"/>
                                  <a:pt x="423" y="185"/>
                                </a:cubicBezTo>
                                <a:cubicBezTo>
                                  <a:pt x="420" y="209"/>
                                  <a:pt x="392" y="234"/>
                                  <a:pt x="402" y="259"/>
                                </a:cubicBezTo>
                                <a:cubicBezTo>
                                  <a:pt x="411" y="284"/>
                                  <a:pt x="460" y="300"/>
                                  <a:pt x="476" y="334"/>
                                </a:cubicBezTo>
                                <a:cubicBezTo>
                                  <a:pt x="493" y="368"/>
                                  <a:pt x="495" y="428"/>
                                  <a:pt x="499" y="462"/>
                                </a:cubicBezTo>
                                <a:cubicBezTo>
                                  <a:pt x="503" y="496"/>
                                  <a:pt x="494" y="510"/>
                                  <a:pt x="499" y="537"/>
                                </a:cubicBezTo>
                                <a:cubicBezTo>
                                  <a:pt x="504" y="564"/>
                                  <a:pt x="539" y="609"/>
                                  <a:pt x="531" y="622"/>
                                </a:cubicBezTo>
                                <a:cubicBezTo>
                                  <a:pt x="523" y="635"/>
                                  <a:pt x="480" y="615"/>
                                  <a:pt x="451" y="618"/>
                                </a:cubicBezTo>
                                <a:cubicBezTo>
                                  <a:pt x="422" y="621"/>
                                  <a:pt x="389" y="637"/>
                                  <a:pt x="355" y="639"/>
                                </a:cubicBezTo>
                                <a:cubicBezTo>
                                  <a:pt x="321" y="641"/>
                                  <a:pt x="261" y="659"/>
                                  <a:pt x="249" y="628"/>
                                </a:cubicBezTo>
                                <a:cubicBezTo>
                                  <a:pt x="237" y="597"/>
                                  <a:pt x="296" y="465"/>
                                  <a:pt x="282" y="451"/>
                                </a:cubicBezTo>
                                <a:cubicBezTo>
                                  <a:pt x="268" y="437"/>
                                  <a:pt x="205" y="561"/>
                                  <a:pt x="164" y="547"/>
                                </a:cubicBezTo>
                                <a:cubicBezTo>
                                  <a:pt x="123" y="533"/>
                                  <a:pt x="61" y="407"/>
                                  <a:pt x="34" y="366"/>
                                </a:cubicBezTo>
                                <a:cubicBezTo>
                                  <a:pt x="7" y="325"/>
                                  <a:pt x="4" y="320"/>
                                  <a:pt x="2" y="302"/>
                                </a:cubicBezTo>
                                <a:cubicBezTo>
                                  <a:pt x="0" y="284"/>
                                  <a:pt x="8" y="249"/>
                                  <a:pt x="24" y="260"/>
                                </a:cubicBezTo>
                                <a:cubicBezTo>
                                  <a:pt x="40" y="271"/>
                                  <a:pt x="77" y="338"/>
                                  <a:pt x="98" y="368"/>
                                </a:cubicBezTo>
                                <a:cubicBezTo>
                                  <a:pt x="119" y="398"/>
                                  <a:pt x="119" y="454"/>
                                  <a:pt x="153" y="441"/>
                                </a:cubicBezTo>
                                <a:cubicBezTo>
                                  <a:pt x="187" y="428"/>
                                  <a:pt x="290" y="323"/>
                                  <a:pt x="304" y="291"/>
                                </a:cubicBezTo>
                                <a:cubicBezTo>
                                  <a:pt x="319" y="259"/>
                                  <a:pt x="249" y="268"/>
                                  <a:pt x="240" y="249"/>
                                </a:cubicBezTo>
                                <a:cubicBezTo>
                                  <a:pt x="231" y="230"/>
                                  <a:pt x="261" y="200"/>
                                  <a:pt x="250" y="174"/>
                                </a:cubicBezTo>
                                <a:cubicBezTo>
                                  <a:pt x="239" y="148"/>
                                  <a:pt x="196" y="116"/>
                                  <a:pt x="170" y="94"/>
                                </a:cubicBezTo>
                                <a:cubicBezTo>
                                  <a:pt x="144" y="72"/>
                                  <a:pt x="99" y="56"/>
                                  <a:pt x="94" y="41"/>
                                </a:cubicBezTo>
                                <a:cubicBezTo>
                                  <a:pt x="89" y="26"/>
                                  <a:pt x="119" y="0"/>
                                  <a:pt x="140" y="3"/>
                                </a:cubicBezTo>
                                <a:cubicBezTo>
                                  <a:pt x="160" y="6"/>
                                  <a:pt x="194" y="45"/>
                                  <a:pt x="215" y="57"/>
                                </a:cubicBezTo>
                                <a:cubicBezTo>
                                  <a:pt x="235" y="69"/>
                                  <a:pt x="250" y="64"/>
                                  <a:pt x="261" y="78"/>
                                </a:cubicBezTo>
                                <a:cubicBezTo>
                                  <a:pt x="272" y="92"/>
                                  <a:pt x="272" y="143"/>
                                  <a:pt x="282" y="142"/>
                                </a:cubicBezTo>
                                <a:cubicBezTo>
                                  <a:pt x="292" y="141"/>
                                  <a:pt x="293" y="87"/>
                                  <a:pt x="321" y="73"/>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8" name="Freeform 100"/>
                        <wps:cNvSpPr>
                          <a:spLocks/>
                        </wps:cNvSpPr>
                        <wps:spPr bwMode="auto">
                          <a:xfrm rot="435134">
                            <a:off x="5482" y="14056"/>
                            <a:ext cx="418" cy="892"/>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89" name="Freeform 101"/>
                        <wps:cNvSpPr>
                          <a:spLocks/>
                        </wps:cNvSpPr>
                        <wps:spPr bwMode="auto">
                          <a:xfrm flipH="1">
                            <a:off x="5264" y="14040"/>
                            <a:ext cx="473" cy="443"/>
                          </a:xfrm>
                          <a:custGeom>
                            <a:avLst/>
                            <a:gdLst>
                              <a:gd name="T0" fmla="*/ 410 w 647"/>
                              <a:gd name="T1" fmla="*/ 69 h 557"/>
                              <a:gd name="T2" fmla="*/ 535 w 647"/>
                              <a:gd name="T3" fmla="*/ 88 h 557"/>
                              <a:gd name="T4" fmla="*/ 511 w 647"/>
                              <a:gd name="T5" fmla="*/ 197 h 557"/>
                              <a:gd name="T6" fmla="*/ 485 w 647"/>
                              <a:gd name="T7" fmla="*/ 260 h 557"/>
                              <a:gd name="T8" fmla="*/ 572 w 647"/>
                              <a:gd name="T9" fmla="*/ 324 h 557"/>
                              <a:gd name="T10" fmla="*/ 598 w 647"/>
                              <a:gd name="T11" fmla="*/ 434 h 557"/>
                              <a:gd name="T12" fmla="*/ 598 w 647"/>
                              <a:gd name="T13" fmla="*/ 498 h 557"/>
                              <a:gd name="T14" fmla="*/ 631 w 647"/>
                              <a:gd name="T15" fmla="*/ 526 h 557"/>
                              <a:gd name="T16" fmla="*/ 501 w 647"/>
                              <a:gd name="T17" fmla="*/ 537 h 557"/>
                              <a:gd name="T18" fmla="*/ 437 w 647"/>
                              <a:gd name="T19" fmla="*/ 547 h 557"/>
                              <a:gd name="T20" fmla="*/ 414 w 647"/>
                              <a:gd name="T21" fmla="*/ 537 h 557"/>
                              <a:gd name="T22" fmla="*/ 347 w 647"/>
                              <a:gd name="T23" fmla="*/ 424 h 557"/>
                              <a:gd name="T24" fmla="*/ 201 w 647"/>
                              <a:gd name="T25" fmla="*/ 485 h 557"/>
                              <a:gd name="T26" fmla="*/ 27 w 647"/>
                              <a:gd name="T27" fmla="*/ 492 h 557"/>
                              <a:gd name="T28" fmla="*/ 38 w 647"/>
                              <a:gd name="T29" fmla="*/ 417 h 557"/>
                              <a:gd name="T30" fmla="*/ 196 w 647"/>
                              <a:gd name="T31" fmla="*/ 416 h 557"/>
                              <a:gd name="T32" fmla="*/ 373 w 647"/>
                              <a:gd name="T33" fmla="*/ 288 h 557"/>
                              <a:gd name="T34" fmla="*/ 297 w 647"/>
                              <a:gd name="T35" fmla="*/ 252 h 557"/>
                              <a:gd name="T36" fmla="*/ 309 w 647"/>
                              <a:gd name="T37" fmla="*/ 188 h 557"/>
                              <a:gd name="T38" fmla="*/ 222 w 647"/>
                              <a:gd name="T39" fmla="*/ 61 h 557"/>
                              <a:gd name="T40" fmla="*/ 184 w 647"/>
                              <a:gd name="T41" fmla="*/ 6 h 557"/>
                              <a:gd name="T42" fmla="*/ 284 w 647"/>
                              <a:gd name="T43" fmla="*/ 24 h 557"/>
                              <a:gd name="T44" fmla="*/ 322 w 647"/>
                              <a:gd name="T45" fmla="*/ 106 h 557"/>
                              <a:gd name="T46" fmla="*/ 347 w 647"/>
                              <a:gd name="T47" fmla="*/ 161 h 5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47" h="557">
                                <a:moveTo>
                                  <a:pt x="410" y="69"/>
                                </a:moveTo>
                                <a:cubicBezTo>
                                  <a:pt x="442" y="57"/>
                                  <a:pt x="519" y="67"/>
                                  <a:pt x="535" y="88"/>
                                </a:cubicBezTo>
                                <a:cubicBezTo>
                                  <a:pt x="551" y="109"/>
                                  <a:pt x="519" y="168"/>
                                  <a:pt x="511" y="197"/>
                                </a:cubicBezTo>
                                <a:cubicBezTo>
                                  <a:pt x="502" y="226"/>
                                  <a:pt x="475" y="239"/>
                                  <a:pt x="485" y="260"/>
                                </a:cubicBezTo>
                                <a:cubicBezTo>
                                  <a:pt x="496" y="282"/>
                                  <a:pt x="554" y="295"/>
                                  <a:pt x="572" y="324"/>
                                </a:cubicBezTo>
                                <a:cubicBezTo>
                                  <a:pt x="591" y="353"/>
                                  <a:pt x="593" y="405"/>
                                  <a:pt x="598" y="434"/>
                                </a:cubicBezTo>
                                <a:cubicBezTo>
                                  <a:pt x="604" y="463"/>
                                  <a:pt x="593" y="483"/>
                                  <a:pt x="598" y="498"/>
                                </a:cubicBezTo>
                                <a:cubicBezTo>
                                  <a:pt x="604" y="513"/>
                                  <a:pt x="647" y="520"/>
                                  <a:pt x="631" y="526"/>
                                </a:cubicBezTo>
                                <a:cubicBezTo>
                                  <a:pt x="615" y="532"/>
                                  <a:pt x="534" y="534"/>
                                  <a:pt x="501" y="537"/>
                                </a:cubicBezTo>
                                <a:cubicBezTo>
                                  <a:pt x="469" y="540"/>
                                  <a:pt x="451" y="547"/>
                                  <a:pt x="437" y="547"/>
                                </a:cubicBezTo>
                                <a:cubicBezTo>
                                  <a:pt x="423" y="547"/>
                                  <a:pt x="430" y="557"/>
                                  <a:pt x="414" y="537"/>
                                </a:cubicBezTo>
                                <a:cubicBezTo>
                                  <a:pt x="399" y="517"/>
                                  <a:pt x="382" y="433"/>
                                  <a:pt x="347" y="424"/>
                                </a:cubicBezTo>
                                <a:cubicBezTo>
                                  <a:pt x="312" y="415"/>
                                  <a:pt x="254" y="474"/>
                                  <a:pt x="201" y="485"/>
                                </a:cubicBezTo>
                                <a:cubicBezTo>
                                  <a:pt x="148" y="496"/>
                                  <a:pt x="54" y="503"/>
                                  <a:pt x="27" y="492"/>
                                </a:cubicBezTo>
                                <a:cubicBezTo>
                                  <a:pt x="0" y="481"/>
                                  <a:pt x="10" y="430"/>
                                  <a:pt x="38" y="417"/>
                                </a:cubicBezTo>
                                <a:cubicBezTo>
                                  <a:pt x="67" y="404"/>
                                  <a:pt x="141" y="437"/>
                                  <a:pt x="196" y="416"/>
                                </a:cubicBezTo>
                                <a:cubicBezTo>
                                  <a:pt x="252" y="395"/>
                                  <a:pt x="356" y="315"/>
                                  <a:pt x="373" y="288"/>
                                </a:cubicBezTo>
                                <a:cubicBezTo>
                                  <a:pt x="389" y="260"/>
                                  <a:pt x="308" y="268"/>
                                  <a:pt x="297" y="252"/>
                                </a:cubicBezTo>
                                <a:cubicBezTo>
                                  <a:pt x="287" y="236"/>
                                  <a:pt x="322" y="219"/>
                                  <a:pt x="309" y="188"/>
                                </a:cubicBezTo>
                                <a:cubicBezTo>
                                  <a:pt x="296" y="156"/>
                                  <a:pt x="244" y="91"/>
                                  <a:pt x="222" y="61"/>
                                </a:cubicBezTo>
                                <a:cubicBezTo>
                                  <a:pt x="201" y="31"/>
                                  <a:pt x="174" y="12"/>
                                  <a:pt x="184" y="6"/>
                                </a:cubicBezTo>
                                <a:cubicBezTo>
                                  <a:pt x="195" y="0"/>
                                  <a:pt x="262" y="8"/>
                                  <a:pt x="284" y="24"/>
                                </a:cubicBezTo>
                                <a:cubicBezTo>
                                  <a:pt x="306" y="40"/>
                                  <a:pt x="311" y="83"/>
                                  <a:pt x="322" y="106"/>
                                </a:cubicBezTo>
                                <a:cubicBezTo>
                                  <a:pt x="333" y="129"/>
                                  <a:pt x="343" y="152"/>
                                  <a:pt x="347" y="16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90" name="Freeform 102"/>
                        <wps:cNvSpPr>
                          <a:spLocks/>
                        </wps:cNvSpPr>
                        <wps:spPr bwMode="auto">
                          <a:xfrm>
                            <a:off x="6201" y="14018"/>
                            <a:ext cx="418" cy="893"/>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91" name="Freeform 103"/>
                        <wps:cNvSpPr>
                          <a:spLocks/>
                        </wps:cNvSpPr>
                        <wps:spPr bwMode="auto">
                          <a:xfrm flipH="1">
                            <a:off x="5940" y="14010"/>
                            <a:ext cx="378" cy="450"/>
                          </a:xfrm>
                          <a:custGeom>
                            <a:avLst/>
                            <a:gdLst>
                              <a:gd name="T0" fmla="*/ 310 w 515"/>
                              <a:gd name="T1" fmla="*/ 11 h 567"/>
                              <a:gd name="T2" fmla="*/ 417 w 515"/>
                              <a:gd name="T3" fmla="*/ 43 h 567"/>
                              <a:gd name="T4" fmla="*/ 387 w 515"/>
                              <a:gd name="T5" fmla="*/ 141 h 567"/>
                              <a:gd name="T6" fmla="*/ 368 w 515"/>
                              <a:gd name="T7" fmla="*/ 195 h 567"/>
                              <a:gd name="T8" fmla="*/ 434 w 515"/>
                              <a:gd name="T9" fmla="*/ 251 h 567"/>
                              <a:gd name="T10" fmla="*/ 455 w 515"/>
                              <a:gd name="T11" fmla="*/ 345 h 567"/>
                              <a:gd name="T12" fmla="*/ 455 w 515"/>
                              <a:gd name="T13" fmla="*/ 400 h 567"/>
                              <a:gd name="T14" fmla="*/ 484 w 515"/>
                              <a:gd name="T15" fmla="*/ 462 h 567"/>
                              <a:gd name="T16" fmla="*/ 491 w 515"/>
                              <a:gd name="T17" fmla="*/ 523 h 567"/>
                              <a:gd name="T18" fmla="*/ 342 w 515"/>
                              <a:gd name="T19" fmla="*/ 534 h 567"/>
                              <a:gd name="T20" fmla="*/ 257 w 515"/>
                              <a:gd name="T21" fmla="*/ 534 h 567"/>
                              <a:gd name="T22" fmla="*/ 262 w 515"/>
                              <a:gd name="T23" fmla="*/ 337 h 567"/>
                              <a:gd name="T24" fmla="*/ 157 w 515"/>
                              <a:gd name="T25" fmla="*/ 407 h 567"/>
                              <a:gd name="T26" fmla="*/ 47 w 515"/>
                              <a:gd name="T27" fmla="*/ 318 h 567"/>
                              <a:gd name="T28" fmla="*/ 8 w 515"/>
                              <a:gd name="T29" fmla="*/ 184 h 567"/>
                              <a:gd name="T30" fmla="*/ 98 w 515"/>
                              <a:gd name="T31" fmla="*/ 276 h 567"/>
                              <a:gd name="T32" fmla="*/ 147 w 515"/>
                              <a:gd name="T33" fmla="*/ 329 h 567"/>
                              <a:gd name="T34" fmla="*/ 282 w 515"/>
                              <a:gd name="T35" fmla="*/ 219 h 567"/>
                              <a:gd name="T36" fmla="*/ 224 w 515"/>
                              <a:gd name="T37" fmla="*/ 188 h 567"/>
                              <a:gd name="T38" fmla="*/ 233 w 515"/>
                              <a:gd name="T39" fmla="*/ 133 h 567"/>
                              <a:gd name="T40" fmla="*/ 162 w 515"/>
                              <a:gd name="T41" fmla="*/ 74 h 567"/>
                              <a:gd name="T42" fmla="*/ 94 w 515"/>
                              <a:gd name="T43" fmla="*/ 35 h 567"/>
                              <a:gd name="T44" fmla="*/ 135 w 515"/>
                              <a:gd name="T45" fmla="*/ 7 h 567"/>
                              <a:gd name="T46" fmla="*/ 202 w 515"/>
                              <a:gd name="T47" fmla="*/ 47 h 567"/>
                              <a:gd name="T48" fmla="*/ 243 w 515"/>
                              <a:gd name="T49" fmla="*/ 62 h 567"/>
                              <a:gd name="T50" fmla="*/ 262 w 515"/>
                              <a:gd name="T51" fmla="*/ 109 h 567"/>
                              <a:gd name="T52" fmla="*/ 310 w 515"/>
                              <a:gd name="T53" fmla="*/ 11 h 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15" h="567">
                                <a:moveTo>
                                  <a:pt x="310" y="11"/>
                                </a:moveTo>
                                <a:cubicBezTo>
                                  <a:pt x="336" y="0"/>
                                  <a:pt x="404" y="21"/>
                                  <a:pt x="417" y="43"/>
                                </a:cubicBezTo>
                                <a:cubicBezTo>
                                  <a:pt x="430" y="65"/>
                                  <a:pt x="395" y="116"/>
                                  <a:pt x="387" y="141"/>
                                </a:cubicBezTo>
                                <a:cubicBezTo>
                                  <a:pt x="379" y="166"/>
                                  <a:pt x="359" y="177"/>
                                  <a:pt x="368" y="195"/>
                                </a:cubicBezTo>
                                <a:cubicBezTo>
                                  <a:pt x="377" y="214"/>
                                  <a:pt x="420" y="226"/>
                                  <a:pt x="434" y="251"/>
                                </a:cubicBezTo>
                                <a:cubicBezTo>
                                  <a:pt x="450" y="276"/>
                                  <a:pt x="451" y="320"/>
                                  <a:pt x="455" y="345"/>
                                </a:cubicBezTo>
                                <a:cubicBezTo>
                                  <a:pt x="459" y="370"/>
                                  <a:pt x="451" y="380"/>
                                  <a:pt x="455" y="400"/>
                                </a:cubicBezTo>
                                <a:cubicBezTo>
                                  <a:pt x="460" y="420"/>
                                  <a:pt x="478" y="442"/>
                                  <a:pt x="484" y="462"/>
                                </a:cubicBezTo>
                                <a:cubicBezTo>
                                  <a:pt x="490" y="482"/>
                                  <a:pt x="515" y="511"/>
                                  <a:pt x="491" y="523"/>
                                </a:cubicBezTo>
                                <a:cubicBezTo>
                                  <a:pt x="467" y="535"/>
                                  <a:pt x="381" y="532"/>
                                  <a:pt x="342" y="534"/>
                                </a:cubicBezTo>
                                <a:cubicBezTo>
                                  <a:pt x="303" y="536"/>
                                  <a:pt x="270" y="567"/>
                                  <a:pt x="257" y="534"/>
                                </a:cubicBezTo>
                                <a:cubicBezTo>
                                  <a:pt x="244" y="501"/>
                                  <a:pt x="279" y="358"/>
                                  <a:pt x="262" y="337"/>
                                </a:cubicBezTo>
                                <a:cubicBezTo>
                                  <a:pt x="245" y="316"/>
                                  <a:pt x="192" y="410"/>
                                  <a:pt x="157" y="407"/>
                                </a:cubicBezTo>
                                <a:cubicBezTo>
                                  <a:pt x="120" y="404"/>
                                  <a:pt x="71" y="355"/>
                                  <a:pt x="47" y="318"/>
                                </a:cubicBezTo>
                                <a:cubicBezTo>
                                  <a:pt x="22" y="280"/>
                                  <a:pt x="0" y="190"/>
                                  <a:pt x="8" y="184"/>
                                </a:cubicBezTo>
                                <a:cubicBezTo>
                                  <a:pt x="16" y="177"/>
                                  <a:pt x="75" y="251"/>
                                  <a:pt x="98" y="276"/>
                                </a:cubicBezTo>
                                <a:cubicBezTo>
                                  <a:pt x="121" y="300"/>
                                  <a:pt x="117" y="339"/>
                                  <a:pt x="147" y="329"/>
                                </a:cubicBezTo>
                                <a:cubicBezTo>
                                  <a:pt x="177" y="320"/>
                                  <a:pt x="269" y="243"/>
                                  <a:pt x="282" y="219"/>
                                </a:cubicBezTo>
                                <a:cubicBezTo>
                                  <a:pt x="294" y="195"/>
                                  <a:pt x="232" y="202"/>
                                  <a:pt x="224" y="188"/>
                                </a:cubicBezTo>
                                <a:cubicBezTo>
                                  <a:pt x="217" y="174"/>
                                  <a:pt x="243" y="152"/>
                                  <a:pt x="233" y="133"/>
                                </a:cubicBezTo>
                                <a:cubicBezTo>
                                  <a:pt x="223" y="114"/>
                                  <a:pt x="185" y="90"/>
                                  <a:pt x="162" y="74"/>
                                </a:cubicBezTo>
                                <a:cubicBezTo>
                                  <a:pt x="139" y="58"/>
                                  <a:pt x="99" y="46"/>
                                  <a:pt x="94" y="35"/>
                                </a:cubicBezTo>
                                <a:cubicBezTo>
                                  <a:pt x="90" y="24"/>
                                  <a:pt x="117" y="5"/>
                                  <a:pt x="135" y="7"/>
                                </a:cubicBezTo>
                                <a:cubicBezTo>
                                  <a:pt x="153" y="9"/>
                                  <a:pt x="183" y="38"/>
                                  <a:pt x="202" y="47"/>
                                </a:cubicBezTo>
                                <a:cubicBezTo>
                                  <a:pt x="220" y="56"/>
                                  <a:pt x="233" y="52"/>
                                  <a:pt x="243" y="62"/>
                                </a:cubicBezTo>
                                <a:cubicBezTo>
                                  <a:pt x="253" y="73"/>
                                  <a:pt x="251" y="117"/>
                                  <a:pt x="262" y="109"/>
                                </a:cubicBezTo>
                                <a:cubicBezTo>
                                  <a:pt x="273" y="101"/>
                                  <a:pt x="290" y="14"/>
                                  <a:pt x="310" y="11"/>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92" name="Freeform 104"/>
                        <wps:cNvSpPr>
                          <a:spLocks/>
                        </wps:cNvSpPr>
                        <wps:spPr bwMode="auto">
                          <a:xfrm>
                            <a:off x="6870" y="13975"/>
                            <a:ext cx="419" cy="892"/>
                          </a:xfrm>
                          <a:custGeom>
                            <a:avLst/>
                            <a:gdLst>
                              <a:gd name="T0" fmla="*/ 108 w 825"/>
                              <a:gd name="T1" fmla="*/ 68 h 1285"/>
                              <a:gd name="T2" fmla="*/ 65 w 825"/>
                              <a:gd name="T3" fmla="*/ 0 h 1285"/>
                              <a:gd name="T4" fmla="*/ 33 w 825"/>
                              <a:gd name="T5" fmla="*/ 68 h 1285"/>
                              <a:gd name="T6" fmla="*/ 266 w 825"/>
                              <a:gd name="T7" fmla="*/ 394 h 1285"/>
                              <a:gd name="T8" fmla="*/ 501 w 825"/>
                              <a:gd name="T9" fmla="*/ 746 h 1285"/>
                              <a:gd name="T10" fmla="*/ 608 w 825"/>
                              <a:gd name="T11" fmla="*/ 938 h 1285"/>
                              <a:gd name="T12" fmla="*/ 640 w 825"/>
                              <a:gd name="T13" fmla="*/ 1077 h 1285"/>
                              <a:gd name="T14" fmla="*/ 789 w 825"/>
                              <a:gd name="T15" fmla="*/ 1269 h 1285"/>
                              <a:gd name="T16" fmla="*/ 821 w 825"/>
                              <a:gd name="T17" fmla="*/ 1173 h 1285"/>
                              <a:gd name="T18" fmla="*/ 768 w 825"/>
                              <a:gd name="T19" fmla="*/ 1002 h 1285"/>
                              <a:gd name="T20" fmla="*/ 704 w 825"/>
                              <a:gd name="T21" fmla="*/ 938 h 1285"/>
                              <a:gd name="T22" fmla="*/ 576 w 825"/>
                              <a:gd name="T23" fmla="*/ 757 h 1285"/>
                              <a:gd name="T24" fmla="*/ 483 w 825"/>
                              <a:gd name="T25" fmla="*/ 599 h 1285"/>
                              <a:gd name="T26" fmla="*/ 225 w 825"/>
                              <a:gd name="T27" fmla="*/ 223 h 1285"/>
                              <a:gd name="T28" fmla="*/ 65 w 825"/>
                              <a:gd name="T29" fmla="*/ 11 h 1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5" h="1285">
                                <a:moveTo>
                                  <a:pt x="108" y="68"/>
                                </a:moveTo>
                                <a:cubicBezTo>
                                  <a:pt x="92" y="34"/>
                                  <a:pt x="77" y="0"/>
                                  <a:pt x="65" y="0"/>
                                </a:cubicBezTo>
                                <a:cubicBezTo>
                                  <a:pt x="53" y="0"/>
                                  <a:pt x="0" y="3"/>
                                  <a:pt x="33" y="68"/>
                                </a:cubicBezTo>
                                <a:cubicBezTo>
                                  <a:pt x="66" y="133"/>
                                  <a:pt x="188" y="281"/>
                                  <a:pt x="266" y="394"/>
                                </a:cubicBezTo>
                                <a:cubicBezTo>
                                  <a:pt x="344" y="507"/>
                                  <a:pt x="444" y="655"/>
                                  <a:pt x="501" y="746"/>
                                </a:cubicBezTo>
                                <a:cubicBezTo>
                                  <a:pt x="558" y="837"/>
                                  <a:pt x="585" y="883"/>
                                  <a:pt x="608" y="938"/>
                                </a:cubicBezTo>
                                <a:cubicBezTo>
                                  <a:pt x="631" y="993"/>
                                  <a:pt x="610" y="1022"/>
                                  <a:pt x="640" y="1077"/>
                                </a:cubicBezTo>
                                <a:cubicBezTo>
                                  <a:pt x="670" y="1132"/>
                                  <a:pt x="759" y="1253"/>
                                  <a:pt x="789" y="1269"/>
                                </a:cubicBezTo>
                                <a:cubicBezTo>
                                  <a:pt x="819" y="1285"/>
                                  <a:pt x="825" y="1218"/>
                                  <a:pt x="821" y="1173"/>
                                </a:cubicBezTo>
                                <a:cubicBezTo>
                                  <a:pt x="817" y="1128"/>
                                  <a:pt x="787" y="1041"/>
                                  <a:pt x="768" y="1002"/>
                                </a:cubicBezTo>
                                <a:cubicBezTo>
                                  <a:pt x="749" y="963"/>
                                  <a:pt x="736" y="979"/>
                                  <a:pt x="704" y="938"/>
                                </a:cubicBezTo>
                                <a:cubicBezTo>
                                  <a:pt x="672" y="897"/>
                                  <a:pt x="613" y="813"/>
                                  <a:pt x="576" y="757"/>
                                </a:cubicBezTo>
                                <a:cubicBezTo>
                                  <a:pt x="539" y="701"/>
                                  <a:pt x="541" y="688"/>
                                  <a:pt x="483" y="599"/>
                                </a:cubicBezTo>
                                <a:cubicBezTo>
                                  <a:pt x="425" y="510"/>
                                  <a:pt x="295" y="321"/>
                                  <a:pt x="225" y="223"/>
                                </a:cubicBezTo>
                                <a:cubicBezTo>
                                  <a:pt x="155" y="125"/>
                                  <a:pt x="100" y="48"/>
                                  <a:pt x="65" y="11"/>
                                </a:cubicBezTo>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93" name="Freeform 105"/>
                        <wps:cNvSpPr>
                          <a:spLocks/>
                        </wps:cNvSpPr>
                        <wps:spPr bwMode="auto">
                          <a:xfrm flipH="1">
                            <a:off x="6639" y="13968"/>
                            <a:ext cx="411" cy="486"/>
                          </a:xfrm>
                          <a:custGeom>
                            <a:avLst/>
                            <a:gdLst>
                              <a:gd name="T0" fmla="*/ 388 w 560"/>
                              <a:gd name="T1" fmla="*/ 95 h 611"/>
                              <a:gd name="T2" fmla="*/ 495 w 560"/>
                              <a:gd name="T3" fmla="*/ 117 h 611"/>
                              <a:gd name="T4" fmla="*/ 474 w 560"/>
                              <a:gd name="T5" fmla="*/ 245 h 611"/>
                              <a:gd name="T6" fmla="*/ 453 w 560"/>
                              <a:gd name="T7" fmla="*/ 319 h 611"/>
                              <a:gd name="T8" fmla="*/ 527 w 560"/>
                              <a:gd name="T9" fmla="*/ 394 h 611"/>
                              <a:gd name="T10" fmla="*/ 550 w 560"/>
                              <a:gd name="T11" fmla="*/ 522 h 611"/>
                              <a:gd name="T12" fmla="*/ 550 w 560"/>
                              <a:gd name="T13" fmla="*/ 597 h 611"/>
                              <a:gd name="T14" fmla="*/ 487 w 560"/>
                              <a:gd name="T15" fmla="*/ 586 h 611"/>
                              <a:gd name="T16" fmla="*/ 444 w 560"/>
                              <a:gd name="T17" fmla="*/ 586 h 611"/>
                              <a:gd name="T18" fmla="*/ 380 w 560"/>
                              <a:gd name="T19" fmla="*/ 586 h 611"/>
                              <a:gd name="T20" fmla="*/ 333 w 560"/>
                              <a:gd name="T21" fmla="*/ 511 h 611"/>
                              <a:gd name="T22" fmla="*/ 215 w 560"/>
                              <a:gd name="T23" fmla="*/ 607 h 611"/>
                              <a:gd name="T24" fmla="*/ 60 w 560"/>
                              <a:gd name="T25" fmla="*/ 490 h 611"/>
                              <a:gd name="T26" fmla="*/ 7 w 560"/>
                              <a:gd name="T27" fmla="*/ 415 h 611"/>
                              <a:gd name="T28" fmla="*/ 17 w 560"/>
                              <a:gd name="T29" fmla="*/ 351 h 611"/>
                              <a:gd name="T30" fmla="*/ 103 w 560"/>
                              <a:gd name="T31" fmla="*/ 426 h 611"/>
                              <a:gd name="T32" fmla="*/ 204 w 560"/>
                              <a:gd name="T33" fmla="*/ 501 h 611"/>
                              <a:gd name="T34" fmla="*/ 356 w 560"/>
                              <a:gd name="T35" fmla="*/ 351 h 611"/>
                              <a:gd name="T36" fmla="*/ 291 w 560"/>
                              <a:gd name="T37" fmla="*/ 309 h 611"/>
                              <a:gd name="T38" fmla="*/ 301 w 560"/>
                              <a:gd name="T39" fmla="*/ 234 h 611"/>
                              <a:gd name="T40" fmla="*/ 226 w 560"/>
                              <a:gd name="T41" fmla="*/ 85 h 611"/>
                              <a:gd name="T42" fmla="*/ 194 w 560"/>
                              <a:gd name="T43" fmla="*/ 21 h 611"/>
                              <a:gd name="T44" fmla="*/ 255 w 560"/>
                              <a:gd name="T45" fmla="*/ 19 h 611"/>
                              <a:gd name="T46" fmla="*/ 312 w 560"/>
                              <a:gd name="T47" fmla="*/ 138 h 611"/>
                              <a:gd name="T48" fmla="*/ 333 w 560"/>
                              <a:gd name="T49" fmla="*/ 202 h 611"/>
                              <a:gd name="T50" fmla="*/ 388 w 560"/>
                              <a:gd name="T51" fmla="*/ 95 h 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560" h="611">
                                <a:moveTo>
                                  <a:pt x="388" y="95"/>
                                </a:moveTo>
                                <a:cubicBezTo>
                                  <a:pt x="415" y="81"/>
                                  <a:pt x="481" y="92"/>
                                  <a:pt x="495" y="117"/>
                                </a:cubicBezTo>
                                <a:cubicBezTo>
                                  <a:pt x="509" y="142"/>
                                  <a:pt x="481" y="211"/>
                                  <a:pt x="474" y="245"/>
                                </a:cubicBezTo>
                                <a:cubicBezTo>
                                  <a:pt x="467" y="279"/>
                                  <a:pt x="444" y="294"/>
                                  <a:pt x="453" y="319"/>
                                </a:cubicBezTo>
                                <a:cubicBezTo>
                                  <a:pt x="462" y="344"/>
                                  <a:pt x="511" y="360"/>
                                  <a:pt x="527" y="394"/>
                                </a:cubicBezTo>
                                <a:cubicBezTo>
                                  <a:pt x="544" y="428"/>
                                  <a:pt x="546" y="488"/>
                                  <a:pt x="550" y="522"/>
                                </a:cubicBezTo>
                                <a:cubicBezTo>
                                  <a:pt x="554" y="556"/>
                                  <a:pt x="560" y="586"/>
                                  <a:pt x="550" y="597"/>
                                </a:cubicBezTo>
                                <a:cubicBezTo>
                                  <a:pt x="540" y="608"/>
                                  <a:pt x="505" y="588"/>
                                  <a:pt x="487" y="586"/>
                                </a:cubicBezTo>
                                <a:cubicBezTo>
                                  <a:pt x="469" y="584"/>
                                  <a:pt x="462" y="586"/>
                                  <a:pt x="444" y="586"/>
                                </a:cubicBezTo>
                                <a:cubicBezTo>
                                  <a:pt x="426" y="586"/>
                                  <a:pt x="398" y="598"/>
                                  <a:pt x="380" y="586"/>
                                </a:cubicBezTo>
                                <a:cubicBezTo>
                                  <a:pt x="362" y="574"/>
                                  <a:pt x="360" y="508"/>
                                  <a:pt x="333" y="511"/>
                                </a:cubicBezTo>
                                <a:cubicBezTo>
                                  <a:pt x="306" y="514"/>
                                  <a:pt x="260" y="611"/>
                                  <a:pt x="215" y="607"/>
                                </a:cubicBezTo>
                                <a:cubicBezTo>
                                  <a:pt x="170" y="603"/>
                                  <a:pt x="95" y="522"/>
                                  <a:pt x="60" y="490"/>
                                </a:cubicBezTo>
                                <a:cubicBezTo>
                                  <a:pt x="25" y="458"/>
                                  <a:pt x="14" y="438"/>
                                  <a:pt x="7" y="415"/>
                                </a:cubicBezTo>
                                <a:cubicBezTo>
                                  <a:pt x="0" y="392"/>
                                  <a:pt x="1" y="349"/>
                                  <a:pt x="17" y="351"/>
                                </a:cubicBezTo>
                                <a:cubicBezTo>
                                  <a:pt x="33" y="353"/>
                                  <a:pt x="72" y="401"/>
                                  <a:pt x="103" y="426"/>
                                </a:cubicBezTo>
                                <a:cubicBezTo>
                                  <a:pt x="134" y="451"/>
                                  <a:pt x="162" y="513"/>
                                  <a:pt x="204" y="501"/>
                                </a:cubicBezTo>
                                <a:cubicBezTo>
                                  <a:pt x="246" y="489"/>
                                  <a:pt x="341" y="383"/>
                                  <a:pt x="356" y="351"/>
                                </a:cubicBezTo>
                                <a:cubicBezTo>
                                  <a:pt x="370" y="319"/>
                                  <a:pt x="300" y="328"/>
                                  <a:pt x="291" y="309"/>
                                </a:cubicBezTo>
                                <a:cubicBezTo>
                                  <a:pt x="282" y="290"/>
                                  <a:pt x="312" y="271"/>
                                  <a:pt x="301" y="234"/>
                                </a:cubicBezTo>
                                <a:cubicBezTo>
                                  <a:pt x="290" y="197"/>
                                  <a:pt x="245" y="120"/>
                                  <a:pt x="226" y="85"/>
                                </a:cubicBezTo>
                                <a:cubicBezTo>
                                  <a:pt x="208" y="50"/>
                                  <a:pt x="189" y="32"/>
                                  <a:pt x="194" y="21"/>
                                </a:cubicBezTo>
                                <a:cubicBezTo>
                                  <a:pt x="199" y="10"/>
                                  <a:pt x="235" y="0"/>
                                  <a:pt x="255" y="19"/>
                                </a:cubicBezTo>
                                <a:cubicBezTo>
                                  <a:pt x="274" y="38"/>
                                  <a:pt x="299" y="108"/>
                                  <a:pt x="312" y="138"/>
                                </a:cubicBezTo>
                                <a:cubicBezTo>
                                  <a:pt x="325" y="168"/>
                                  <a:pt x="324" y="211"/>
                                  <a:pt x="333" y="202"/>
                                </a:cubicBezTo>
                                <a:cubicBezTo>
                                  <a:pt x="343" y="193"/>
                                  <a:pt x="361" y="109"/>
                                  <a:pt x="388" y="95"/>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s:wsp>
                        <wps:cNvPr id="194" name="Freeform 106"/>
                        <wps:cNvSpPr>
                          <a:spLocks/>
                        </wps:cNvSpPr>
                        <wps:spPr bwMode="auto">
                          <a:xfrm rot="493654" flipH="1">
                            <a:off x="7268" y="14319"/>
                            <a:ext cx="183" cy="111"/>
                          </a:xfrm>
                          <a:custGeom>
                            <a:avLst/>
                            <a:gdLst>
                              <a:gd name="T0" fmla="*/ 0 w 249"/>
                              <a:gd name="T1" fmla="*/ 0 h 138"/>
                              <a:gd name="T2" fmla="*/ 242 w 249"/>
                              <a:gd name="T3" fmla="*/ 69 h 138"/>
                              <a:gd name="T4" fmla="*/ 42 w 249"/>
                              <a:gd name="T5" fmla="*/ 136 h 138"/>
                              <a:gd name="T6" fmla="*/ 42 w 249"/>
                              <a:gd name="T7" fmla="*/ 80 h 138"/>
                              <a:gd name="T8" fmla="*/ 0 w 249"/>
                              <a:gd name="T9" fmla="*/ 0 h 138"/>
                            </a:gdLst>
                            <a:ahLst/>
                            <a:cxnLst>
                              <a:cxn ang="0">
                                <a:pos x="T0" y="T1"/>
                              </a:cxn>
                              <a:cxn ang="0">
                                <a:pos x="T2" y="T3"/>
                              </a:cxn>
                              <a:cxn ang="0">
                                <a:pos x="T4" y="T5"/>
                              </a:cxn>
                              <a:cxn ang="0">
                                <a:pos x="T6" y="T7"/>
                              </a:cxn>
                              <a:cxn ang="0">
                                <a:pos x="T8" y="T9"/>
                              </a:cxn>
                            </a:cxnLst>
                            <a:rect l="0" t="0" r="r" b="b"/>
                            <a:pathLst>
                              <a:path w="249" h="138">
                                <a:moveTo>
                                  <a:pt x="0" y="0"/>
                                </a:moveTo>
                                <a:cubicBezTo>
                                  <a:pt x="40" y="0"/>
                                  <a:pt x="235" y="46"/>
                                  <a:pt x="242" y="69"/>
                                </a:cubicBezTo>
                                <a:cubicBezTo>
                                  <a:pt x="249" y="92"/>
                                  <a:pt x="75" y="134"/>
                                  <a:pt x="42" y="136"/>
                                </a:cubicBezTo>
                                <a:cubicBezTo>
                                  <a:pt x="9" y="138"/>
                                  <a:pt x="49" y="103"/>
                                  <a:pt x="42" y="80"/>
                                </a:cubicBezTo>
                                <a:cubicBezTo>
                                  <a:pt x="35" y="57"/>
                                  <a:pt x="9" y="17"/>
                                  <a:pt x="0" y="0"/>
                                </a:cubicBezTo>
                                <a:close/>
                              </a:path>
                            </a:pathLst>
                          </a:custGeom>
                          <a:solidFill>
                            <a:schemeClr val="accent2">
                              <a:lumMod val="75000"/>
                              <a:lumOff val="0"/>
                            </a:schemeClr>
                          </a:solidFill>
                          <a:ln w="9525">
                            <a:solidFill>
                              <a:schemeClr val="accent2">
                                <a:lumMod val="50000"/>
                                <a:lumOff val="0"/>
                              </a:schemeClr>
                            </a:solidFill>
                            <a:round/>
                            <a:headEnd/>
                            <a:tailEnd/>
                          </a:ln>
                          <a:effectLst>
                            <a:prstShdw prst="shdw15">
                              <a:srgbClr val="808080">
                                <a:alpha val="50000"/>
                              </a:srgbClr>
                            </a:prst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B8E6C2" id="Group 64" o:spid="_x0000_s1026" style="position:absolute;margin-left:271.25pt;margin-top:7.1pt;width:158.7pt;height:51.15pt;flip:x;z-index:251665408" coordorigin="2599,13086" coordsize="4999,1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">
                <v:shape id="Freeform 65" o:spid="_x0000_s1027" style="position:absolute;left:5137;top:13997;width:370;height:697;rotation:647216fd;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L9MMA&#10;AADcAAAADwAAAGRycy9kb3ducmV2LnhtbERPS2vCQBC+F/wPywheim5q8UF0FRGU3kpTidchO26C&#10;2dmQ3Saxv75bKPQ2H99ztvvB1qKj1leOFbzMEhDEhdMVGwWXz9N0DcIHZI21Y1LwIA/73ehpi6l2&#10;PX9QlwUjYgj7FBWUITSplL4oyaKfuYY4cjfXWgwRtkbqFvsYbms5T5KltFhxbCixoWNJxT37sgrW&#10;q2dzX5277yw/vhfX/pafzSJXajIeDhsQgYbwL/5zv+k4f/EKv8/EC+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KL9MMAAADcAAAADwAAAAAAAAAAAAAAAACYAgAAZHJzL2Rv&#10;d25yZXYueG1sUEsFBgAAAAAEAAQA9QAAAIgDA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48,37;29,0;15,37;119,214;225,405;273,509;287,584;354,688;368,636;344,543;316,509;258,411;217,325;101,121;29,6" o:connectangles="0,0,0,0,0,0,0,0,0,0,0,0,0,0,0"/>
                </v:shape>
                <v:shape id="Freeform 66" o:spid="_x0000_s1028" style="position:absolute;left:3945;top:14040;width:432;height:660;rotation:475282fd;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fI8EA&#10;AADcAAAADwAAAGRycy9kb3ducmV2LnhtbERPS4vCMBC+L/gfwgjeNFVXV6pRRBFFT7rLeh2asQ+b&#10;SWmidv+9EYS9zcf3nNmiMaW4U+1yywr6vQgEcWJ1zqmCn+9NdwLCeWSNpWVS8EcOFvPWxwxjbR98&#10;pPvJpyKEsItRQeZ9FUvpkowMup6tiAN3sbVBH2CdSl3jI4SbUg6iaCwN5hwaMqxolVFyPd2MAiuj&#10;XXH4He6/LtsBD4v1+nyThVKddrOcgvDU+H/x273TYf7oE17PhAv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wXyPBAAAA3AAAAA8AAAAAAAAAAAAAAAAAmAIAAGRycy9kb3du&#10;cmV2LnhtbFBLBQYAAAAABAAEAPUAAACGAw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57,35;34,0;17,35;139,202;262,383;318,482;335,553;413,652;430,602;402,515;369,482;302,389;253,308;118,115;34,6" o:connectangles="0,0,0,0,0,0,0,0,0,0,0,0,0,0,0"/>
                </v:shape>
                <v:shape id="Freeform 67" o:spid="_x0000_s1029" style="position:absolute;left:3672;top:13997;width:465;height:535;flip:x;visibility:visible;mso-wrap-style:square;v-text-anchor:top" coordsize="634,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DgcMA&#10;AADcAAAADwAAAGRycy9kb3ducmV2LnhtbERP22rCQBB9F/yHZYS+6cbSSEhdpSgBQQQvhdK3ITvN&#10;ps3OhuxW49+7guDbHM515sveNuJMna8dK5hOEhDEpdM1Vwo+T8U4A+EDssbGMSm4koflYjiYY67d&#10;hQ90PoZKxBD2OSowIbS5lL40ZNFPXEscuR/XWQwRdpXUHV5iuG3ka5LMpMWaY4PBllaGyr/jv1Ww&#10;zvjty5tiuz7h727vN+k2Lb6Vehn1H+8gAvXhKX64NzrOT1O4PxMvk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DgcMAAADcAAAADwAAAAAAAAAAAAAAAACYAgAAZHJzL2Rv&#10;d25yZXYueG1sUEsFBgAAAAAEAAQA9QAAAIgDAAAAAA==&#10;" path="m374,69c406,57,482,67,499,88v16,21,-17,80,-25,109c466,226,439,239,449,260v11,22,69,35,87,64c555,353,557,405,562,434v5,29,-11,28,,64c573,534,634,624,629,649v-5,25,-59,-2,-97,c494,651,427,670,399,662v-29,-8,-23,-25,-38,-64c346,558,342,440,311,424v-32,-15,-90,90,-138,82c125,498,44,407,22,374,,341,20,303,43,310v23,7,68,110,117,106c209,412,313,315,337,288v24,-27,-24,-19,-34,-36c292,235,292,220,273,188,254,156,208,91,186,61,165,31,138,12,148,6,159,,226,8,248,24v22,16,27,59,38,82c296,129,300,168,311,161v10,-8,31,-80,63,-92xe" fillcolor="#943634 [2405]" strokecolor="#622423 [1605]">
                  <v:shadow on="t" type="perspective" opacity=".5" origin="-.5,.5" offset="0,0" matrix=",92680f,,-1,,-95367431641e-17"/>
                  <v:path arrowok="t" o:connecttype="custom" o:connectlocs="274,55;366,70;348,156;329,206;393,257;412,344;412,395;461,515;390,515;293,525;265,475;228,337;127,402;16,297;32,246;117,330;247,229;222,200;200,149;136,48;109,5;182,19;210,84;228,128;274,55" o:connectangles="0,0,0,0,0,0,0,0,0,0,0,0,0,0,0,0,0,0,0,0,0,0,0,0,0"/>
                </v:shape>
                <v:shape id="Freeform 68" o:spid="_x0000_s1030" style="position:absolute;left:4483;top:14102;width:302;height:437;rotation:1453631fd;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TPM8IA&#10;AADcAAAADwAAAGRycy9kb3ducmV2LnhtbERP32vCMBB+F/Y/hBv4pukcyqimZTiE4QRZtxffjubW&#10;lDaXkkTt/vtlIPh2H9/P25Sj7cWFfGgdK3iaZyCIa6dbbhR8f+1mLyBCRNbYOyYFvxSgLB4mG8y1&#10;u/InXarYiBTCIUcFJsYhlzLUhiyGuRuIE/fjvMWYoG+k9nhN4baXiyxbSYstpwaDA20N1V11tgo8&#10;7g5j15+eGxM+suO+G97kdqnU9HF8XYOINMa7+OZ+12n+cgX/z6QL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VM8zwgAAANwAAAAPAAAAAAAAAAAAAAAAAJgCAABkcnMvZG93&#10;bnJldi54bWxQSwUGAAAAAAQABAD1AAAAhwM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40,23;24,0;12,23;97,134;183,254;223,319;234,366;289,432;301,399;281,341;258,319;211,257;177,204;82,76;24,4" o:connectangles="0,0,0,0,0,0,0,0,0,0,0,0,0,0,0"/>
                </v:shape>
                <v:shape id="Freeform 69" o:spid="_x0000_s1031" style="position:absolute;left:4239;top:14056;width:491;height:535;visibility:visible;mso-wrap-style:square;v-text-anchor:top" coordsize="664,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jBk8IA&#10;AADcAAAADwAAAGRycy9kb3ducmV2LnhtbERPS2vCQBC+C/6HZQRvdaPQKtFVglIo2h58gcchO2aD&#10;2dk0u5r033cLBW/z8T1nsepsJR7U+NKxgvEoAUGcO11yoeB0fH+ZgfABWWPlmBT8kIfVst9bYKpd&#10;y3t6HEIhYgj7FBWYEOpUSp8bsuhHriaO3NU1FkOETSF1g20Mt5WcJMmbtFhybDBY09pQfjvcrQLZ&#10;fult9n25mmxzqc/8qac7GZQaDrpsDiJQF57if/eHjvNfp/D3TLx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MGTwgAAANwAAAAPAAAAAAAAAAAAAAAAAJgCAABkcnMvZG93&#10;bnJldi54bWxQSwUGAAAAAAQABAD1AAAAhwMAAAAA&#10;" path="m257,69c226,57,150,67,134,88v-16,21,16,80,24,109c166,226,193,239,183,260v-11,22,-68,35,-86,64c78,353,76,405,71,434v-5,29,11,28,,64c60,534,,624,5,649v5,25,58,-2,96,c139,651,205,670,233,662v28,-8,22,-25,37,-64c285,558,289,440,320,424v31,-15,83,71,136,82c509,517,608,507,636,492v28,-15,17,-62,-11,-75c597,404,524,437,469,416,414,395,318,315,294,288v-24,-27,24,-19,34,-36c338,235,338,220,357,188,376,156,422,91,443,61,464,31,491,12,481,6,470,,404,8,382,24v-22,16,-27,59,-38,82c334,129,331,168,320,161,310,153,289,81,257,69xe" fillcolor="#943634 [2405]" strokecolor="#622423 [1605]">
                  <v:shadow on="t" type="perspective" opacity=".5" origin="-.5,.5" offset="0,0" matrix=",92680f,,-1,,-95367431641e-17"/>
                  <v:path arrowok="t" o:connecttype="custom" o:connectlocs="190,55;99,70;117,156;135,206;72,257;53,344;53,395;4,515;75,515;172,525;200,475;237,337;337,402;470,391;462,331;347,330;217,229;243,200;264,149;328,48;356,5;282,19;254,84;237,128;190,55" o:connectangles="0,0,0,0,0,0,0,0,0,0,0,0,0,0,0,0,0,0,0,0,0,0,0,0,0"/>
                </v:shape>
                <v:shape id="Freeform 70" o:spid="_x0000_s1032" style="position:absolute;left:5006;top:13977;width:419;height:562;rotation:-574924fd;visibility:visible;mso-wrap-style:square;v-text-anchor:top" coordsize="66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ds48UA&#10;AADcAAAADwAAAGRycy9kb3ducmV2LnhtbESPzU7DQAyE75V4h5UrcanaTVuBUNptRZGQOAEpPICb&#10;dX7UrDdkTRveHh+QuNma8czn7X4MnbnQkNrIDpaLDAxxGX3LtYPPj+f5A5gkyB67yOTghxLsdzeT&#10;LeY+Xrmgy1FqoyGccnTQiPS5talsKGBaxJ5YtSoOAUXXobZ+wKuGh86usuzeBmxZGxrs6amh8nz8&#10;Dg4kVm/LU5TDKbyvXw/ralXMvoJzt9PxcQNGaJR/89/1i1f8O6XVZ3QCu/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2zjxQAAANwAAAAPAAAAAAAAAAAAAAAAAJgCAABkcnMv&#10;ZG93bnJldi54bWxQSwUGAAAAAAQABAD1AAAAigMAAAAA&#10;" path="m257,46c226,34,150,44,134,65v-16,21,16,80,24,109c166,203,193,216,183,237v-11,22,-68,35,-86,64c78,330,76,382,71,411v-5,29,11,28,,64c60,511,,601,5,626v5,25,58,-2,96,c139,628,205,647,233,639v28,-8,22,-25,37,-64c285,535,289,417,320,401v31,-15,83,71,136,82c509,494,608,484,636,469v28,-15,17,-62,-11,-75c597,381,524,414,469,393,414,372,318,292,294,265v-24,-27,24,-19,34,-36c338,212,347,181,357,165v10,-16,17,-12,31,-33c402,111,431,47,443,38v12,-9,30,47,20,41c453,73,402,,382,1,362,2,355,60,344,83v-10,23,-13,62,-24,55c310,130,289,58,257,46xe" fillcolor="#943634 [2405]" strokecolor="#622423 [1605]">
                  <v:shadow on="t" type="perspective" opacity=".5" origin="-.5,.5" offset="0,0" matrix=",92680f,,-1,,-95367431641e-17"/>
                  <v:path arrowok="t" o:connecttype="custom" o:connectlocs="162,40;85,56;100,150;115,205;61,260;45,355;45,410;3,540;64,540;147,552;170,496;202,346;288,417;401,405;394,340;296,339;186,229;207,198;225,142;245,114;280,33;292,68;241,1;217,72;202,119;162,40" o:connectangles="0,0,0,0,0,0,0,0,0,0,0,0,0,0,0,0,0,0,0,0,0,0,0,0,0,0"/>
                </v:shape>
                <v:shape id="Freeform 71" o:spid="_x0000_s1033" style="position:absolute;left:6541;top:14005;width:378;height:750;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fzMIA&#10;AADcAAAADwAAAGRycy9kb3ducmV2LnhtbERPTWuDQBC9B/oflin0lqwKLYnNJgTR0lsaU0qPgztR&#10;iTsr7lbtv88WCrnN433Odj+bTow0uNaygngVgSCurG65VvB5LpZrEM4ja+wsk4JfcrDfPSy2mGo7&#10;8YnG0tcihLBLUUHjfZ9K6aqGDLqV7YkDd7GDQR/gUEs94BTCTSeTKHqRBlsODQ32lDVUXcsfoyDP&#10;j3LzHePHW3blYkrmr24dJ0o9Pc6HVxCeZn8X/7vfdZj/vIG/Z8IF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x/MwgAAANwAAAAPAAAAAAAAAAAAAAAAAJgCAABkcnMvZG93&#10;bnJldi54bWxQSwUGAAAAAAQABAD1AAAAhwM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49,40;30,0;15,40;122,230;230,435;279,547;293,629;362,741;376,685;352,585;323,547;264,442;221,350;103,130;30,6" o:connectangles="0,0,0,0,0,0,0,0,0,0,0,0,0,0,0"/>
                </v:shape>
                <v:shape id="Freeform 72" o:spid="_x0000_s1034" style="position:absolute;left:5825;top:13885;width:318;height:741;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187MQA&#10;AADcAAAADwAAAGRycy9kb3ducmV2LnhtbESPQWvCQBCF7wX/wzJCb3WTHMRGVxFR6c1WRTwO2TEJ&#10;ZmdDdjXx33cOhd5meG/e+2axGlyjntSF2rOBdJKAIi68rbk0cD7tPmagQkS22HgmAy8KsFqO3haY&#10;W9/zDz2PsVQSwiFHA1WMba51KCpyGCa+JRbt5juHUdau1LbDXsJdo7MkmWqHNUtDhS1tKirux4cz&#10;sN0e9Oc1xe/95s67PhsuzSzNjHkfD+s5qEhD/Df/XX9ZwZ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dfOzEAAAA3AAAAA8AAAAAAAAAAAAAAAAAmAIAAGRycy9k&#10;b3ducmV2LnhtbFBLBQYAAAAABAAEAPUAAACJAw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42,39;25,0;13,39;103,227;193,430;234,541;247,621;304,732;316,676;296,578;271,541;222,437;186,345;87,129;25,6" o:connectangles="0,0,0,0,0,0,0,0,0,0,0,0,0,0,0"/>
                </v:shape>
                <v:shape id="Freeform 73" o:spid="_x0000_s1035" style="position:absolute;left:3311;top:14374;width:3960;height:204;visibility:visible;mso-wrap-style:square;v-text-anchor:top" coordsize="5347,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N6UcQA&#10;AADcAAAADwAAAGRycy9kb3ducmV2LnhtbERPTWvCQBC9F/oflhF6Ed1YaJDoKlJoaWkvRlG8Ddkx&#10;iWZnw+7WpP56tyD0No/3OfNlbxpxIedrywom4wQEcWF1zaWC7eZtNAXhA7LGxjIp+CUPy8Xjwxwz&#10;bTte0yUPpYgh7DNUUIXQZlL6oiKDfmxb4sgdrTMYInSl1A67GG4a+ZwkqTRYc2yosKXXiopz/mMU&#10;fPqvLr+mtfwO7/td+rK+Dt3hpNTToF/NQATqw7/47v7QcX46gb9n4gV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TelHEAAAA3AAAAA8AAAAAAAAAAAAAAAAAmAIAAGRycy9k&#10;b3ducmV2LnhtbFBLBQYAAAAABAAEAPUAAACJAwAAAAA=&#10;" path="m79,233v87,10,206,21,384,22c641,256,841,250,1145,242v304,-8,719,-17,1142,-34c2710,191,3236,158,3684,137,4132,116,4733,94,4973,83v240,-11,127,2,153,-10c5152,61,5347,18,5126,9,4905,,4239,7,3801,19,3363,31,2962,63,2500,83v-462,20,-1138,43,-1472,54c694,148,628,144,495,147v-133,3,-189,6,-267,11c150,163,50,167,25,179,,191,68,222,79,233xe" fillcolor="#943634 [2405]" strokecolor="#622423 [1605]">
                  <v:shadow on="t" type="perspective" opacity=".5" origin="-.5,.5" offset="0,0" matrix=",92680f,,-1,,-95367431641e-17"/>
                  <v:path arrowok="t" o:connecttype="custom" o:connectlocs="59,186;343,203;848,193;1694,166;2728,109;3683,66;3796,58;3796,7;2815,15;1852,66;761,109;367,117;169,126;19,143;59,186" o:connectangles="0,0,0,0,0,0,0,0,0,0,0,0,0,0,0"/>
                </v:shape>
                <v:shape id="Freeform 74" o:spid="_x0000_s1036" style="position:absolute;left:6256;top:13999;width:492;height:540;flip:x;visibility:visible;mso-wrap-style:square;v-text-anchor:top" coordsize="67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IcUA&#10;AADcAAAADwAAAGRycy9kb3ducmV2LnhtbERPzWrCQBC+F3yHZQq9iG4qVCS6SlBaSmsPVR9gzI7Z&#10;2OxsyG5N0qd3BaG3+fh+Z7HqbCUu1PjSsYLncQKCOHe65ELBYf86moHwAVlj5ZgU9ORhtRw8LDDV&#10;ruVvuuxCIWII+xQVmBDqVEqfG7Lox64mjtzJNRZDhE0hdYNtDLeVnCTJVFosOTYYrGltKP/Z/VoF&#10;5217HH6d+rfyMxv2m4/s7/xiNko9PXbZHESgLvyL7+53HedPJ3B7Jl4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4whxQAAANwAAAAPAAAAAAAAAAAAAAAAAJgCAABkcnMv&#10;ZG93bnJldi54bWxQSwUGAAAAAAQABAD1AAAAigMAAAAA&#10;" path="m411,75c443,63,519,73,536,94v16,21,-17,80,-25,109c503,232,476,245,486,266v11,22,69,35,87,64c592,359,594,411,599,440v5,29,-11,28,,64c610,540,671,630,666,655v-5,25,-59,-2,-97,c531,657,464,676,436,668v-29,-8,-23,-25,-38,-64c383,564,379,446,348,430v-32,-15,-84,71,-138,82c157,523,57,513,28,498,,483,11,436,39,423v29,-13,102,20,158,-1c253,401,350,321,374,294v24,-27,-24,-19,-34,-36c329,241,329,233,310,194,291,155,244,50,225,25,206,,183,45,193,46v10,1,70,-27,92,-16c307,41,312,89,323,112v10,23,14,62,25,55c358,159,379,87,411,75xe" fillcolor="#943634 [2405]" strokecolor="#622423 [1605]">
                  <v:shadow on="t" type="perspective" opacity=".5" origin="-.5,.5" offset="0,0" matrix=",92680f,,-1,,-95367431641e-17"/>
                  <v:path arrowok="t" o:connecttype="custom" o:connectlocs="301,60;393,75;375,161;356,211;420,262;439,349;439,400;488,520;417,520;320,530;292,480;255,341;154,407;21,395;29,336;144,335;274,233;249,205;227,154;165,20;142,37;209,24;237,89;255,133;301,60" o:connectangles="0,0,0,0,0,0,0,0,0,0,0,0,0,0,0,0,0,0,0,0,0,0,0,0,0"/>
                </v:shape>
                <v:shape id="Freeform 75" o:spid="_x0000_s1037" style="position:absolute;left:3388;top:13993;width:412;height:611;flip:x;visibility:visible;mso-wrap-style:square;v-text-anchor:top" coordsize="562,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AFi8QA&#10;AADcAAAADwAAAGRycy9kb3ducmV2LnhtbERPS2sCMRC+C/0PYQq9iGZri8hqlFZUeiiCD/Q6bKa7&#10;SzeTJRl1+++bQsHbfHzPmS0616grhVh7NvA8zEARF97WXBo4HtaDCagoyBYbz2TghyIs5g+9GebW&#10;33hH172UKoVwzNFAJdLmWseiIodx6FvixH354FASDKW2AW8p3DV6lGVj7bDm1FBhS8uKiu/9xRlY&#10;bV7b0/vqM2wvJ+qf1zJa7mRjzNNj9zYFJdTJXfzv/rBp/vgF/p5JF+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QBYvEAAAA3AAAAA8AAAAAAAAAAAAAAAAAmAIAAGRycy9k&#10;b3ducmV2LnhtbFBLBQYAAAAABAAEAPUAAACJAwAAAAA=&#10;" path="m304,223v13,-21,-4,-76,-5,-106c298,87,278,61,299,43,320,25,402,,427,11v25,11,25,52,21,96c444,151,395,234,401,276v6,42,65,50,85,86c507,398,512,441,519,490v7,49,43,121,11,167c497,703,373,766,325,767v-49,1,-70,-50,-86,-102c223,613,237,512,228,458,219,404,209,347,186,340v-24,-7,-67,64,-97,75c59,426,4,415,2,404,,393,41,378,78,351,114,324,184,267,218,244v34,-23,72,4,86,-21xe" fillcolor="#943634 [2405]" strokecolor="#622423 [1605]">
                  <v:shadow on="t" type="perspective" opacity=".5" origin="-.5,.5" offset="0,0" matrix=",92680f,,-1,,-95367431641e-17"/>
                  <v:path arrowok="t" o:connecttype="custom" o:connectlocs="223,177;219,93;219,34;313,9;328,85;294,220;356,288;380,390;389,523;238,610;175,529;167,364;136,270;65,330;1,321;57,279;160,194;223,177" o:connectangles="0,0,0,0,0,0,0,0,0,0,0,0,0,0,0,0,0,0"/>
                </v:shape>
                <v:shape id="Freeform 76" o:spid="_x0000_s1038" style="position:absolute;left:3399;top:14347;width:180;height:237;visibility:visible;mso-wrap-style:square;v-text-anchor:top" coordsize="244,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sMA&#10;AADcAAAADwAAAGRycy9kb3ducmV2LnhtbERPS2sCMRC+F/wPYYTeulmlLHZrFFEEoQdfbc/DZrrZ&#10;djNZNtFs/70pFLzNx/ec+XKwrbhS7xvHCiZZDoK4crrhWsH7efs0A+EDssbWMSn4JQ/LxehhjqV2&#10;kY90PYVapBD2JSowIXSllL4yZNFnriNO3JfrLYYE+1rqHmMKt62c5nkhLTacGgx2tDZU/ZwuVsE+&#10;HmPxuTEvb9Pv+LG3h+1l1kyUehwPq1cQgYZwF/+7dzrNL57h75l0gV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sMAAADcAAAADwAAAAAAAAAAAAAAAACYAgAAZHJzL2Rv&#10;d25yZXYueG1sUEsFBgAAAAAEAAQA9QAAAIgDAAAAAA==&#10;" path="m33,35c20,70,,200,33,242v33,42,185,57,198,47c244,279,128,225,108,183,88,141,120,60,108,35,96,10,46,,33,35xe" fillcolor="#943634 [2405]" strokecolor="#622423 [1605]">
                  <v:shadow on="t" type="perspective" opacity=".5" origin="-.5,.5" offset="0,0" matrix=",92680f,,-1,,-95367431641e-17"/>
                  <v:path arrowok="t" o:connecttype="custom" o:connectlocs="24,28;24,192;170,229;80,145;80,28;24,28" o:connectangles="0,0,0,0,0,0"/>
                </v:shape>
                <v:shape id="Freeform 77" o:spid="_x0000_s1039" style="position:absolute;left:5530;top:13881;width:446;height:604;flip:x;visibility:visible;mso-wrap-style:square;v-text-anchor:top" coordsize="609,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pbFMEA&#10;AADcAAAADwAAAGRycy9kb3ducmV2LnhtbERPS4vCMBC+C/sfwix4kTVVUNyuUbpCQbz5OOxxaKYP&#10;bCbdJGr990YQvM3H95zlujetuJLzjWUFk3ECgriwuuFKwemYfy1A+ICssbVMCu7kYb36GCwx1fbG&#10;e7oeQiViCPsUFdQhdKmUvqjJoB/bjjhypXUGQ4SuktrhLYabVk6TZC4NNhwbauxoU1NxPlyMgtn3&#10;tByd7uSyvCm7PPvd/f+dd0oNP/vsB0SgPrzFL/dWx/nzGTyfiR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6WxTBAAAA3AAAAA8AAAAAAAAAAAAAAAAAmAIAAGRycy9kb3du&#10;cmV2LnhtbFBLBQYAAAAABAAEAPUAAACGAwAAAAA=&#10;" path="m349,20c381,6,457,18,474,44v16,25,-17,98,-25,133c441,213,414,228,424,254v11,27,69,43,87,79c530,368,532,432,537,467v5,36,-11,34,,79c548,590,609,700,604,730v-5,31,-59,-2,-97,c469,733,402,756,374,746v-29,-9,-23,-30,-38,-78c321,619,317,475,286,455,254,437,193,563,148,555,103,547,30,450,15,408,,366,37,295,57,301v20,6,36,146,78,144c177,443,288,321,312,288v24,-33,-24,-23,-34,-44c267,224,258,186,248,166,238,146,231,151,217,126,203,100,173,22,161,11,149,,133,62,141,61,149,60,187,1,207,2v20,1,41,42,54,64c274,88,275,142,286,133,296,123,317,35,349,20xe" fillcolor="#943634 [2405]" strokecolor="#622423 [1605]">
                  <v:shadow on="t" type="perspective" opacity=".5" origin="-.5,.5" offset="0,0" matrix=",92680f,,-1,,-95367431641e-17"/>
                  <v:path arrowok="t" o:connecttype="custom" o:connectlocs="256,16;347,35;329,140;311,202;374,264;393,371;393,433;442,579;371,579;274,592;246,530;209,361;108,440;11,324;42,239;99,353;228,229;204,194;182,132;159,100;118,9;103,48;152,2;191,52;209,106;256,16" o:connectangles="0,0,0,0,0,0,0,0,0,0,0,0,0,0,0,0,0,0,0,0,0,0,0,0,0,0"/>
                </v:shape>
                <v:shape id="Freeform 78" o:spid="_x0000_s1040" style="position:absolute;left:3183;top:13086;width:4415;height:1727;visibility:visible;mso-wrap-style:square;v-text-anchor:top" coordsize="5962,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jWMAA&#10;AADcAAAADwAAAGRycy9kb3ducmV2LnhtbERPTYvCMBC9C/sfwix4EU11pUo1ii4Inhaseh+asa02&#10;k5Jktf57s7DgbR7vc5brzjTiTs7XlhWMRwkI4sLqmksFp+NuOAfhA7LGxjIpeJKH9eqjt8RM2wcf&#10;6J6HUsQQ9hkqqEJoMyl9UZFBP7ItceQu1hkMEbpSaoePGG4aOUmSVBqsOTZU2NJ3RcUt/zUK3PFn&#10;wNuJDM/Z4etK+9l5usOxUv3PbrMAEagLb/G/e6/j/DSFv2fiB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ljWMAAAADcAAAADwAAAAAAAAAAAAAAAACYAgAAZHJzL2Rvd25y&#10;ZXYueG1sUEsFBgAAAAAEAAQA9QAAAIUDAAAAAA==&#10;" path="m245,19v16,19,-66,54,-77,122c157,209,172,216,180,429v8,213,18,771,36,992c234,1642,276,1700,288,1758v12,58,-118,2,-1,11c404,1778,694,1808,991,1812v297,4,579,-5,1077,-21c2566,1775,3453,1736,3977,1716v524,-20,1010,-38,1238,-43c5443,1668,5303,1765,5343,1684v40,-81,83,-413,113,-498c5486,1101,5508,1195,5522,1176v14,-19,,-87,18,-107c5558,1049,5604,1088,5630,1058v26,-30,42,-140,66,-170c5720,858,5750,905,5774,877v25,-28,48,-141,73,-160c5871,698,5905,730,5924,760v19,30,38,88,36,138c5959,948,5945,942,5912,1058v-32,116,-119,426,-144,534c5743,1700,5761,1658,5762,1709v1,51,17,169,12,192c5769,1924,5765,1843,5732,1848v-33,5,-43,51,-156,85c5463,1967,5690,2011,5053,2050v-637,39,-2512,114,-3299,118c968,2172,611,2143,336,2072,60,2001,148,1846,101,1741,55,1636,72,1581,60,1442,48,1303,38,1097,29,909,20,721,8,443,6,312,3,181,,168,11,120,23,72,33,41,72,24,111,7,229,,245,19xe" fillcolor="#943634 [2405]" strokecolor="#622423 [1605]" strokeweight="1pt">
                  <v:shadow type="perspective" opacity=".5" origin="-.5,.5" offset="0,0" matrix=",92680f,,-1"/>
                  <v:path arrowok="t" o:connecttype="custom" o:connectlocs="181,15;124,112;133,341;160,1130;213,1398;213,1407;734,1441;1531,1424;2945,1364;3862,1330;3957,1339;4040,943;4089,935;4102,850;4169,841;4218,706;4276,697;4330,570;4387,604;4414,714;4378,841;4271,1266;4267,1359;4276,1512;4245,1469;4129,1537;3742,1630;1299,1724;249,1647;75,1384;44,1147;21,723;4,248;8,95;53,19;181,15" o:connectangles="0,0,0,0,0,0,0,0,0,0,0,0,0,0,0,0,0,0,0,0,0,0,0,0,0,0,0,0,0,0,0,0,0,0,0,0"/>
                </v:shape>
                <v:group id="Group 79" o:spid="_x0000_s1041" style="position:absolute;left:3268;top:13183;width:70;height:817;rotation:141097fd" coordorigin="2980,4734" coordsize="148,8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kgy8EAAADcAAAADwAA&#10;AAAAAAAAAAAAAACqAgAAZHJzL2Rvd25yZXYueG1sUEsFBgAAAAAEAAQA+gAAAJgDAAAAAA==&#10;">
                  <v:shape id="Freeform 80" o:spid="_x0000_s1042" style="position:absolute;left:2980;top:4734;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A4JMYA&#10;AADcAAAADwAAAGRycy9kb3ducmV2LnhtbESPQW/CMAyF70j7D5En7YIg3UBldAS0IZC4wnYYN9OY&#10;tlrjdE2Abr8eH5C42XrP732eLTpXqzO1ofJs4HmYgCLOva24MPD1uR68ggoR2WLtmQz8UYDF/KE3&#10;w8z6C2/pvIuFkhAOGRooY2wyrUNeksMw9A2xaEffOoyytoW2LV4k3NX6JUlS7bBiaSixoWVJ+c/u&#10;5AxMD6P0NwlV/1uv6uPH/3hP68nemKfH7v0NVKQu3s23640V/FRo5RmZ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A4JMYAAADcAAAADwAAAAAAAAAAAAAAAACYAgAAZHJz&#10;L2Rvd25yZXYueG1sUEsFBgAAAAAEAAQA9QAAAIsDA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shape id="Freeform 81" o:spid="_x0000_s1043" style="position:absolute;left:2988;top:4882;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ydv8QA&#10;AADcAAAADwAAAGRycy9kb3ducmV2LnhtbERPS2vCQBC+F/wPywi9FN1YJa1pVmmLgldtD+Y2zU4e&#10;NDsbs1uN/npXEHqbj+856bI3jThS52rLCibjCARxbnXNpYLvr/XoFYTzyBoby6TgTA6Wi8FDiom2&#10;J97ScedLEULYJaig8r5NpHR5RQbd2LbEgStsZ9AH2JVSd3gK4aaRz1EUS4M1h4YKW/qsKP/d/RkF&#10;859pfIhc/bSXq6b4uMwyWr9kSj0O+/c3EJ56/y++uzc6zI/nc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snb/EAAAA3AAAAA8AAAAAAAAAAAAAAAAAmAIAAGRycy9k&#10;b3ducmV2LnhtbFBLBQYAAAAABAAEAPUAAACJAw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shape id="Freeform 82" o:spid="_x0000_s1044" style="position:absolute;left:2999;top:5033;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8YA&#10;AADcAAAADwAAAGRycy9kb3ducmV2LnhtbESPQW/CMAyF75P4D5GRuEyQDhBshYBgAmlXGIdx8xrT&#10;VjRO12RQ+PXzAWk3W+/5vc/zZesqdaEmlJ4NvAwSUMSZtyXnBg6f2/4rqBCRLVaeycCNAiwXnac5&#10;ptZfeUeXfcyVhHBI0UARY51qHbKCHIaBr4lFO/nGYZS1ybVt8CrhrtLDJJlohyVLQ4E1vReUnfe/&#10;zsDb92jyk4Ty+UtvqtP6Pj7Sdno0ptdtVzNQkdr4b35cf1jBnwq+PCMT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i/8YAAADcAAAADwAAAAAAAAAAAAAAAACYAgAAZHJz&#10;L2Rvd25yZXYueG1sUEsFBgAAAAAEAAQA9QAAAIsDA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shape id="Freeform 83" o:spid="_x0000_s1045" style="position:absolute;left:2999;top:5181;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HZMQA&#10;AADcAAAADwAAAGRycy9kb3ducmV2LnhtbERPTWvCQBC9C/0Pywi9iG6sYtrUVVQUvGp7MLdpdkyC&#10;2dk0uyZpf323UOhtHu9zluveVKKlxpWWFUwnEQjizOqScwXvb4fxMwjnkTVWlknBFzlYrx4GS0y0&#10;7fhE7dnnIoSwS1BB4X2dSOmyggy6ia2JA3e1jUEfYJNL3WAXwk0ln6JoIQ2WHBoKrGlXUHY7342C&#10;l4/Z4jNy5egi99V1+z1P6RCnSj0O+80rCE+9/xf/uY86zI+n8PtMuE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DB2TEAAAA3AAAAA8AAAAAAAAAAAAAAAAAmAIAAGRycy9k&#10;b3ducmV2LnhtbFBLBQYAAAAABAAEAPUAAACJAw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shape id="Freeform 84" o:spid="_x0000_s1046" style="position:absolute;left:2999;top:5318;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GZE8QA&#10;AADcAAAADwAAAGRycy9kb3ducmV2LnhtbERPTWvCQBC9C/0PywheRDfVYtrUVaoo9Krtwdym2TEJ&#10;ZmfT7JpEf323UOhtHu9zluveVKKlxpWWFTxOIxDEmdUl5wo+P/aTZxDOI2usLJOCGzlYrx4GS0y0&#10;7fhA7dHnIoSwS1BB4X2dSOmyggy6qa2JA3e2jUEfYJNL3WAXwk0lZ1G0kAZLDg0F1rQtKLscr0bB&#10;y9d88R25cnySu+q8uT+ltI9TpUbD/u0VhKfe/4v/3O86zI9n8PtMuE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RmRPEAAAA3AAAAA8AAAAAAAAAAAAAAAAAmAIAAGRycy9k&#10;b3ducmV2LnhtbFBLBQYAAAAABAAEAPUAAACJAw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shape id="Freeform 85" o:spid="_x0000_s1047" style="position:absolute;left:3021;top:5436;width:107;height:148;visibility:visible;mso-wrap-style:square;v-text-anchor:top" coordsize="215,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08iMMA&#10;AADcAAAADwAAAGRycy9kb3ducmV2LnhtbERPS4vCMBC+L+x/CLPgZdF0VdTtGkVFwauPg97GZmzL&#10;NpPaRK3+eiMI3ubje85wXJtCXKhyuWUFP60IBHFidc6pgu1m0RyAcB5ZY2GZFNzIwXj0+THEWNsr&#10;r+iy9qkIIexiVJB5X8ZSuiQjg65lS+LAHW1l0AdYpVJXeA3hppDtKOpJgzmHhgxLmmWU/K/PRsHv&#10;odM7RS7/3sl5cZzeu3ta9PdKNb7qyR8IT7V/i1/upQ7z+x14PhMukK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08iMMAAADcAAAADwAAAAAAAAAAAAAAAACYAgAAZHJzL2Rv&#10;d25yZXYueG1sUEsFBgAAAAAEAAQA9QAAAIgDAAAAAA==&#10;" path="m185,c155,,50,43,25,64,,85,34,115,36,128v2,13,-25,20,,11c61,130,157,87,185,75v28,-12,21,1,21,-11c206,52,215,,185,xe" fillcolor="#943634 [2405]" strokecolor="#622423 [1605]">
                    <v:shadow on="t" type="perspective" opacity=".5" origin="-.5,.5" offset="0,0" matrix=",92680f,,-1,,-95367431641e-17"/>
                    <v:path arrowok="t" o:connecttype="custom" o:connectlocs="92,0;12,64;18,128;18,139;92,75;103,64;92,0" o:connectangles="0,0,0,0,0,0,0"/>
                  </v:shape>
                </v:group>
                <v:shape id="Freeform 86" o:spid="_x0000_s1048" style="position:absolute;left:7227;top:13737;width:336;height:437;rotation:-259020fd;visibility:visible;mso-wrap-style:square;v-text-anchor:top" coordsize="454,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kcIA&#10;AADcAAAADwAAAGRycy9kb3ducmV2LnhtbERPTWvCQBC9C/0Pywi9SLOxFE1TVykBqfRm9NDjdHea&#10;BLOzIbsm6b93CwVv83ifs9lNthUD9b5xrGCZpCCItTMNVwrOp/1TBsIHZIOtY1LwSx5224fZBnPj&#10;Rj7SUIZKxBD2OSqoQ+hyKb2uyaJPXEccuR/XWwwR9pU0PY4x3LbyOU1X0mLDsaHGjoqa9KW8WgUf&#10;ZmH017TI6PPbGf9aUFHqq1KP8+n9DUSgKdzF/+6DifPXL/D3TLx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D+RwgAAANwAAAAPAAAAAAAAAAAAAAAAAJgCAABkcnMvZG93&#10;bnJldi54bWxQSwUGAAAAAAQABAD1AAAAhwMAAAAA&#10;" path="m405,30c410,,375,94,352,119v-23,25,-64,37,-85,63c246,208,253,252,224,277,195,302,116,307,95,332v-21,25,16,62,,93c79,456,,503,,519v,16,54,31,95,c136,488,190,395,245,332,300,269,400,190,427,140,454,90,410,53,405,30xe" fillcolor="#943634 [2405]" strokecolor="#622423 [1605]">
                  <v:shadow on="t" type="perspective" opacity=".5" origin="-.5,.5" offset="0,0" matrix=",92680f,,-1,,-95367431641e-17"/>
                  <v:path arrowok="t" o:connecttype="custom" o:connectlocs="300,24;261,95;198,145;166,220;70,264;70,338;0,412;70,412;181,264;316,111;300,24" o:connectangles="0,0,0,0,0,0,0,0,0,0,0"/>
                </v:shape>
                <v:shape id="Freeform 87" o:spid="_x0000_s1049" style="position:absolute;left:7353;top:13923;width:165;height:311;visibility:visible;mso-wrap-style:square;v-text-anchor:top" coordsize="221,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dqxsYA&#10;AADcAAAADwAAAGRycy9kb3ducmV2LnhtbESPQWvCQBCF74L/YRmhFzGbCtGSZhURWnpoCmovuY3Z&#10;aRLNzqbZrab/vlsQvM3w3rzvTbYeTCsu1LvGsoLHKAZBXFrdcKXg8/AyewLhPLLG1jIp+CUH69V4&#10;lGGq7ZV3dNn7SoQQdikqqL3vUildWZNBF9mOOGhftjfow9pXUvd4DeGmlfM4XkiDDQdCjR1tayrP&#10;+x8TuB8NyuN7/m1fT3POi2mBZdIp9TAZNs8gPA3+br5dv+lQf5nA/zNhA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dqxsYAAADcAAAADwAAAAAAAAAAAAAAAACYAgAAZHJz&#10;L2Rvd25yZXYueG1sUEsFBgAAAAAEAAQA9QAAAIsDAAAAAA==&#10;" path="m212,32c221,,129,114,95,158,61,202,18,262,9,294v-9,32,,97,32,58c73,313,203,64,212,32xe" fillcolor="#943634 [2405]" strokecolor="#622423 [1605]">
                  <v:shadow on="t" type="perspective" opacity=".5" origin="-.5,.5" offset="0,0" matrix=",92680f,,-1,,-95367431641e-17"/>
                  <v:path arrowok="t" o:connecttype="custom" o:connectlocs="158,25;71,126;7,234;31,280;158,25" o:connectangles="0,0,0,0,0"/>
                </v:shape>
                <v:shape id="Freeform 88" o:spid="_x0000_s1050" style="position:absolute;left:7249;top:14183;width:97;height:136;visibility:visible;mso-wrap-style:square;v-text-anchor:top" coordsize="150,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oS+MQA&#10;AADcAAAADwAAAGRycy9kb3ducmV2LnhtbERP22rCQBB9L/Qflin4Vje1GjW6ShEvKfTFywcM2TEJ&#10;zc6G7GqiX+8Khb7N4VxnvuxMJa7UuNKygo9+BII4s7rkXMHpuHmfgHAeWWNlmRTcyMFy8foyx0Tb&#10;lvd0PfhchBB2CSoovK8TKV1WkEHXtzVx4M62MegDbHKpG2xDuKnkIIpiabDk0FBgTauCst/DxSj4&#10;bm+f6Xr6sxoN77v4uM22pzQaKNV7675mIDx1/l/85051mD+O4flMuE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KEvjEAAAA3AAAAA8AAAAAAAAAAAAAAAAAmAIAAGRycy9k&#10;b3ducmV2LnhtbFBLBQYAAAAABAAEAPUAAACJAwAAAAA=&#10;" path="m131,63c112,33,38,,19,24,,48,,175,19,205v19,30,93,24,112,c150,181,150,93,131,63xe" fillcolor="#943634 [2405]" strokecolor="#622423 [1605]">
                  <v:shadow on="t" type="perspective" opacity=".5" origin="-.5,.5" offset="0,0" matrix=",92680f,,-1,,-95367431641e-17"/>
                  <v:path arrowok="t" o:connecttype="custom" o:connectlocs="85,36;12,14;12,119;85,119;85,36" o:connectangles="0,0,0,0,0"/>
                </v:shape>
                <v:shape id="Freeform 89" o:spid="_x0000_s1051" style="position:absolute;left:6513;top:14427;width:578;height:45;flip:x;visibility:visible;mso-wrap-style:square;v-text-anchor:top" coordsize="78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zk/MIA&#10;AADcAAAADwAAAGRycy9kb3ducmV2LnhtbERPS4vCMBC+C/6HMMJeZE1dxEo1yrIgeFnwtfehGdti&#10;M6lJrHV/vREEb/PxPWex6kwtWnK+sqxgPEpAEOdWV1woOB7WnzMQPiBrrC2Tgjt5WC37vQVm2t54&#10;R+0+FCKGsM9QQRlCk0np85IM+pFtiCN3ss5giNAVUju8xXBTy68kmUqDFceGEhv6KSk/769Gwane&#10;ul0y3Pz/Fd3k2P6up7P75aLUx6D7noMI1IW3+OXe6Dg/TeH5TLx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7OT8wgAAANwAAAAPAAAAAAAAAAAAAAAAAJgCAABkcnMvZG93&#10;bnJldi54bWxQSwUGAAAAAAQABAD1AAAAhwMAAAAA&#10;" path="m,c41,8,168,45,244,50,320,55,387,29,457,29v70,,151,19,206,21c718,52,762,41,788,39e" fillcolor="#943634 [2405]" strokecolor="#622423 [1605]" strokeweight="1pt">
                  <v:shadow on="t" type="perspective" opacity=".5" origin="-.5,.5" offset="0,0" matrix=",92680f,,-1,,-95367431641e-17"/>
                  <v:path arrowok="t" o:connecttype="custom" o:connectlocs="0,0;179,41;335,24;486,41;578,32" o:connectangles="0,0,0,0,0"/>
                </v:shape>
                <v:shape id="Freeform 90" o:spid="_x0000_s1052" style="position:absolute;left:5801;top:14472;width:604;height:24;flip:x;visibility:visible;mso-wrap-style:square;v-text-anchor:top" coordsize="8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ZkC8YA&#10;AADcAAAADwAAAGRycy9kb3ducmV2LnhtbESPzWrDQAyE74G8w6JCL6FZt5Af3GxCXNLSS0Ls9gGE&#10;V7FNvVrj3TjO21eHQm8SM5r5tNmNrlUD9aHxbOB5noAiLr1tuDLw/fX+tAYVIrLF1jMZuFOA3XY6&#10;2WBq/Y1zGopYKQnhkKKBOsYu1TqUNTkMc98Ri3bxvcMoa19p2+NNwl2rX5JkqR02LA01dvRWU/lT&#10;XJ2B6/EyWxzO2f3jsMiHJs+zjE+ZMY8P4/4VVKQx/pv/rj+t4K+EVp6RC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ZkC8YAAADcAAAADwAAAAAAAAAAAAAAAACYAgAAZHJz&#10;L2Rvd25yZXYueG1sUEsFBgAAAAAEAAQA9QAAAIsDAAAAAA==&#10;" path="m,c37,1,137,4,225,7v88,3,215,9,301,13c612,24,692,28,741,29v49,2,67,-3,84,-4e" fillcolor="#943634 [2405]" strokecolor="#622423 [1605]" strokeweight="1.25pt">
                  <v:shadow on="t" type="perspective" opacity=".5" origin="-.5,.5" offset="0,0" matrix=",92680f,,-1,,-95367431641e-17"/>
                  <v:path arrowok="t" o:connecttype="custom" o:connectlocs="0,0;165,5;385,15;543,22;604,19" o:connectangles="0,0,0,0,0"/>
                </v:shape>
                <v:shape id="Freeform 91" o:spid="_x0000_s1053" style="position:absolute;left:5129;top:14492;width:549;height:17;flip:x;visibility:visible;mso-wrap-style:square;v-text-anchor:top" coordsize="7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JzLMUA&#10;AADcAAAADwAAAGRycy9kb3ducmV2LnhtbESPQWvCQBCF7wX/wzJCL0U3zaHV6CZIoUUCHqr+gCE7&#10;JtHsbNhdY+qv7wqF3mZ4733zZl2MphMDOd9aVvA6T0AQV1a3XCs4Hj5nCxA+IGvsLJOCH/JQ5JOn&#10;NWba3vibhn2oRYSwz1BBE0KfSemrhgz6ue2Jo3ayzmCIq6uldniLcNPJNEnepMGW44UGe/poqLrs&#10;ryZSuLx/abkrUxqcPL1cj4fxfFHqeTpuViACjeHf/Jfe6lj/fQmPZ+IE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nMsxQAAANwAAAAPAAAAAAAAAAAAAAAAAJgCAABkcnMv&#10;ZG93bnJldi54bWxQSwUGAAAAAAQABAD1AAAAigMAAAAA&#10;" path="m,3c32,6,115,22,192,22,269,22,385,4,460,2,535,,593,12,641,12v48,,85,-8,107,-10e" fillcolor="#943634 [2405]" strokecolor="#622423 [1605]" strokeweight="1.25pt">
                  <v:shadow on="t" type="perspective" opacity=".5" origin="-.5,.5" offset="0,0" matrix=",92680f,,-1,,-95367431641e-17"/>
                  <v:path arrowok="t" o:connecttype="custom" o:connectlocs="0,2;141,17;338,2;470,9;549,2" o:connectangles="0,0,0,0,0"/>
                </v:shape>
                <v:shape id="Freeform 92" o:spid="_x0000_s1054" style="position:absolute;left:4468;top:14501;width:605;height:24;flip:x;visibility:visible;mso-wrap-style:square;v-text-anchor:top" coordsize="8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YKsUA&#10;AADcAAAADwAAAGRycy9kb3ducmV2LnhtbESPQWvCQBCF7wX/wzKCl1I3ChZJXcWISi+WxvYHDNkx&#10;Cc3Ohuwa4793DgVvM7w3732z2gyuUT11ofZsYDZNQBEX3tZcGvj9ObwtQYWIbLHxTAbuFGCzHr2s&#10;MLX+xjn151gqCeGQooEqxjbVOhQVOQxT3xKLdvGdwyhrV2rb4U3CXaPnSfKuHdYsDRW2tKuo+Dtf&#10;nYHr6fK62H9n9+N+kfd1nmcZf2XGTMbD9gNUpCE+zf/Xn1bwl4Ivz8gEe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RgqxQAAANwAAAAPAAAAAAAAAAAAAAAAAJgCAABkcnMv&#10;ZG93bnJldi54bWxQSwUGAAAAAAQABAD1AAAAigMAAAAA&#10;" path="m,c37,1,137,4,225,7v88,3,215,9,301,13c612,24,692,28,741,29v49,2,67,-3,84,-4e" fillcolor="#943634 [2405]" strokecolor="#622423 [1605]" strokeweight="1.25pt">
                  <v:shadow on="t" type="perspective" opacity=".5" origin="-.5,.5" offset="0,0" matrix=",92680f,,-1,,-95367431641e-17"/>
                  <v:path arrowok="t" o:connecttype="custom" o:connectlocs="0,0;165,5;386,15;543,22;605,19" o:connectangles="0,0,0,0,0"/>
                </v:shape>
                <v:shape id="Freeform 93" o:spid="_x0000_s1055" style="position:absolute;left:3579;top:14535;width:842;height:18;flip:x;visibility:visible;mso-wrap-style:square;v-text-anchor:top" coordsize="11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28EA&#10;AADcAAAADwAAAGRycy9kb3ducmV2LnhtbERPzYrCMBC+L/gOYQRva+oWpVSjFJeyC56sPsDQjG2x&#10;mZQma6tPvxEEb/Px/c5mN5pW3Kh3jWUFi3kEgri0uuFKwfmUfyYgnEfW2FomBXdysNtOPjaYajvw&#10;kW6Fr0QIYZeigtr7LpXSlTUZdHPbEQfuYnuDPsC+krrHIYSbVn5F0UoabDg01NjRvqbyWvwZBXlx&#10;xUf+ncVD8nNYxm2c2cN9UGo2HbM1CE+jf4tf7l8d5icLeD4TLp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YsdvBAAAA3AAAAA8AAAAAAAAAAAAAAAAAmAIAAGRycy9kb3du&#10;cmV2LnhtbFBLBQYAAAAABAAEAPUAAACGAwAAAAA=&#10;" path="m,7v42,3,156,15,250,15c344,22,471,8,562,4,653,,726,1,794,1v68,,120,3,179,3c1032,4,1112,4,1149,4e" fillcolor="#943634 [2405]" strokecolor="#622423 [1605]" strokeweight="1.25pt">
                  <v:shadow on="t" type="perspective" opacity=".5" origin="-.5,.5" offset="0,0" matrix=",92680f,,-1,,-95367431641e-17"/>
                  <v:path arrowok="t" o:connecttype="custom" o:connectlocs="0,6;183,18;412,3;582,1;713,3;842,3" o:connectangles="0,0,0,0,0,0"/>
                </v:shape>
                <v:shape id="Freeform 94" o:spid="_x0000_s1056" style="position:absolute;left:2599;top:14334;width:1201;height:729;rotation:227841fd;flip:x;visibility:visible;mso-wrap-style:square;v-text-anchor:top" coordsize="1639,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b6sIA&#10;AADcAAAADwAAAGRycy9kb3ducmV2LnhtbERPTWuDQBC9B/Iflin0Ftd6KMFkI0kkpUIvjUJ6HNyp&#10;StxZcbdq/323UOhtHu9z9tliejHR6DrLCp6iGARxbXXHjYKqvGy2IJxH1thbJgXf5CA7rFd7TLWd&#10;+Z2mq29ECGGXooLW+yGV0tUtGXSRHYgD92lHgz7AsZF6xDmEm14mcfwsDXYcGloc6NxSfb9+GQWl&#10;z0/lC74V8a3/MMmg8wqLXKnHh+W4A+Fp8f/iP/erDvO3Cfw+Ey6Qh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5NvqwgAAANwAAAAPAAAAAAAAAAAAAAAAAJgCAABkcnMvZG93&#10;bnJldi54bWxQSwUGAAAAAAQABAD1AAAAhwMAAAAA&#10;" path="m80,96c40,78,,62,2,52,3,42,12,,87,36v75,35,243,154,372,233c589,348,759,449,863,508v105,58,158,87,222,113c1150,647,1163,633,1250,666v87,33,329,112,359,153c1639,860,1499,917,1428,915v-71,-2,-186,-71,-245,-107c1124,772,1128,739,1076,699,1024,659,934,608,870,570,805,533,789,532,687,473,584,414,368,283,256,213,144,142,56,87,14,53e" fillcolor="#943634 [2405]" strokecolor="#622423 [1605]">
                  <v:shadow on="t" type="perspective" opacity=".5" origin="-.5,.5" offset="0,0" matrix=",92680f,,-1,,-95367431641e-17"/>
                  <v:path arrowok="t" o:connecttype="custom" o:connectlocs="59,76;1,41;64,29;336,214;632,404;795,494;916,529;1179,651;1046,727;867,642;788,556;638,453;503,376;188,169;10,42" o:connectangles="0,0,0,0,0,0,0,0,0,0,0,0,0,0,0"/>
                </v:shape>
                <v:shape id="Freeform 95" o:spid="_x0000_s1057" style="position:absolute;left:3411;top:14276;width:176;height:247;visibility:visible;mso-wrap-style:square;v-text-anchor:top" coordsize="237,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xMfMIA&#10;AADcAAAADwAAAGRycy9kb3ducmV2LnhtbERPS2sCMRC+F/ofwgi91ay2iKxGkaK2FDz4PI+bMbu4&#10;mSxJVrf/vhEKvc3H95zpvLO1uJEPlWMFg34GgrhwumKj4LBfvY5BhIissXZMCn4owHz2/DTFXLs7&#10;b+m2i0akEA45KihjbHIpQ1GSxdB3DXHiLs5bjAl6I7XHewq3tRxm2UharDg1lNjQR0nFdddaBafv&#10;Zft+/NysCrMxh3a/9OtQnZV66XWLCYhIXfwX/7m/dJo/foPHM+kCO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Ex8wgAAANwAAAAPAAAAAAAAAAAAAAAAAJgCAABkcnMvZG93&#10;bnJldi54bWxQSwUGAAAAAAQABAD1AAAAhwMAAAAA&#10;" path="m27,28c12,56,,185,27,232v27,47,131,72,163,75c222,310,237,271,222,253,207,235,115,231,98,199,81,167,132,91,120,63,108,35,42,,27,28xe" fillcolor="#943634 [2405]" strokecolor="#622423 [1605]">
                  <v:shadow on="t" type="perspective" opacity=".5" origin="-.5,.5" offset="0,0" matrix=",92680f,,-1,,-95367431641e-17"/>
                  <v:path arrowok="t" o:connecttype="custom" o:connectlocs="20,22;20,185;141,245;165,202;73,159;89,50;20,22" o:connectangles="0,0,0,0,0,0,0"/>
                </v:shape>
                <v:shape id="Freeform 96" o:spid="_x0000_s1058" style="position:absolute;left:4290;top:14124;width:320;height:939;rotation:355532fd;visibility:visible;mso-wrap-style:square;v-text-anchor:top" coordsize="432,1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2WfMAA&#10;AADcAAAADwAAAGRycy9kb3ducmV2LnhtbERPzYrCMBC+L/gOYYS9rYm7IlKNIsKCJ9m1PsDYjG2w&#10;mdQmrfXtNwuCt/n4fme1GVwtemqD9axhOlEgiAtvLJcaTvn3xwJEiMgGa8+k4UEBNuvR2woz4+/8&#10;S/0xliKFcMhQQxVjk0kZioocholviBN38a3DmGBbStPiPYW7Wn4qNZcOLaeGChvaVVRcj53TsOu7&#10;/Evh49DlxdSiPWNQPzet38fDdgki0hBf4qd7b9L8xQz+n0kXy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T2WfMAAAADcAAAADwAAAAAAAAAAAAAAAACYAgAAZHJzL2Rvd25y&#10;ZXYueG1sUEsFBgAAAAAEAAQA9QAAAIUDAAAAAA==&#10;" path="m67,65c59,35,53,4,45,3,36,2,,,16,59v15,59,96,233,122,302c164,430,154,421,174,475v20,54,62,147,85,212c282,752,301,814,310,863v10,50,-7,73,6,123c331,1036,378,1149,396,1166v19,16,31,-42,33,-81c432,1046,421,968,412,933v-9,-36,-19,-23,-37,-61c358,833,328,756,308,704,289,652,293,640,263,558,233,476,166,302,129,210,92,119,63,48,44,13e" fillcolor="#943634 [2405]" strokecolor="#622423 [1605]">
                  <v:shadow on="t" type="perspective" opacity=".5" origin="-.5,.5" offset="0,0" matrix=",92680f,,-1,,-95367431641e-17"/>
                  <v:path arrowok="t" o:connecttype="custom" o:connectlocs="50,52;33,2;12,47;102,287;129,377;192,546;230,686;234,783;293,926;318,862;305,741;278,693;228,559;195,443;96,167;33,10" o:connectangles="0,0,0,0,0,0,0,0,0,0,0,0,0,0,0,0"/>
                </v:shape>
                <v:shape id="Freeform 97" o:spid="_x0000_s1059" style="position:absolute;left:4050;top:14102;width:397;height:449;flip:x;visibility:visible;mso-wrap-style:square;v-text-anchor:top" coordsize="54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7AI8EA&#10;AADcAAAADwAAAGRycy9kb3ducmV2LnhtbERPTYvCMBC9C/sfwizsTdMKK9I1igjievBgtQdvQzPb&#10;FptJSbK2/nsjCN7m8T5nsRpMK27kfGNZQTpJQBCXVjdcKTiftuM5CB+QNbaWScGdPKyWH6MFZtr2&#10;fKRbHioRQ9hnqKAOocuk9GVNBv3EdsSR+7POYIjQVVI77GO4aeU0SWbSYMOxocaONjWV1/zfKDhg&#10;et35vttfnN+5Wb5PL1wUSn19DusfEIGG8Ba/3L86zp9/w/OZeIF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uwCPBAAAA3AAAAA8AAAAAAAAAAAAAAAAAmAIAAGRycy9kb3du&#10;cmV2LnhtbFBLBQYAAAAABAAEAPUAAACGAwAAAAA=&#10;" path="m359,39v28,-4,94,35,107,54c479,113,447,136,439,157v-8,21,-31,42,-21,63c427,241,476,255,492,284v17,29,17,74,23,108c521,426,542,468,531,487v-11,19,-60,19,-85,21c421,510,410,495,382,497v-28,2,-93,41,-107,22c261,500,314,392,298,383v-16,-9,-73,95,-118,82c135,452,58,348,30,305,2,262,,209,13,206v13,-3,71,54,97,82c136,316,133,381,169,375,204,368,306,274,320,247v15,-27,-55,-19,-64,-36c247,195,277,170,266,148,255,126,212,99,186,80,160,61,115,48,110,35,105,22,135,,156,3v20,2,54,35,75,45c251,59,266,54,277,66v11,12,7,59,21,55c312,116,331,43,359,39xe" fillcolor="#943634 [2405]" strokecolor="#622423 [1605]">
                  <v:shadow on="t" type="perspective" opacity=".5" origin="-.5,.5" offset="0,0" matrix=",92680f,,-1,,-95367431641e-17"/>
                  <v:path arrowok="t" o:connecttype="custom" o:connectlocs="263,33;341,78;322,131;306,184;360,237;377,327;389,406;327,424;280,415;201,433;218,320;132,388;22,255;10,172;81,240;124,313;234,206;188,176;195,124;136,67;81,29;114,3;169,40;203,55;218,101;263,33" o:connectangles="0,0,0,0,0,0,0,0,0,0,0,0,0,0,0,0,0,0,0,0,0,0,0,0,0,0"/>
                </v:shape>
                <v:shape id="Freeform 98" o:spid="_x0000_s1060" style="position:absolute;left:4845;top:14023;width:419;height:892;rotation:475282fd;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IiMIA&#10;AADcAAAADwAAAGRycy9kb3ducmV2LnhtbERPS2vCQBC+F/wPywi91U0NqKTZhKJIpT1pS3sdspNX&#10;s7Mhu5r033cFwdt8fM9J88l04kKDaywreF5EIIgLqxuuFHx97p82IJxH1thZJgV/5CDPZg8pJtqO&#10;fKTLyVcihLBLUEHtfZ9I6YqaDLqF7YkDV9rBoA9wqKQecAzhppPLKFpJgw2Hhhp72tZU/J7ORoGV&#10;0aH9+I7f1+XbkuN2t/s5y1apx/n0+gLC0+Tv4pv7oMP8zQquz4QLZ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kiIwgAAANwAAAAPAAAAAAAAAAAAAAAAAJgCAABkcnMvZG93&#10;bnJldi54bWxQSwUGAAAAAAQABAD1AAAAhwM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55,47;33,0;17,47;135,274;254,518;309,651;325,748;401,881;417,814;390,696;358,651;293,525;245,416;114,155;33,8" o:connectangles="0,0,0,0,0,0,0,0,0,0,0,0,0,0,0"/>
                </v:shape>
                <v:shape id="Freeform 99" o:spid="_x0000_s1061" style="position:absolute;left:4603;top:13973;width:395;height:524;flip:x;visibility:visible;mso-wrap-style:square;v-text-anchor:top" coordsize="53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WV8EA&#10;AADcAAAADwAAAGRycy9kb3ducmV2LnhtbERPTWvCQBC9F/oflil4qxO1NBJdRRTBQy9G8Txmp0lo&#10;djZmV43/vlsQepvH+5z5sreNunHnaycaRsMEFEvhTC2lhuNh+z4F5QOJocYJa3iwh+Xi9WVOmXF3&#10;2fMtD6WKIeIz0lCF0GaIvqjYkh+6liVy366zFCLsSjQd3WO4bXCcJJ9oqZbYUFHL64qLn/xqNWyO&#10;+fbjdNidR1hOHqn/wvQSUOvBW7+agQrch3/x070zcf40hb9n4gW4+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LVlfBAAAA3AAAAA8AAAAAAAAAAAAAAAAAmAIAAGRycy9kb3du&#10;cmV2LnhtbFBLBQYAAAAABAAEAPUAAACGAwAAAAA=&#10;" path="m321,73v22,-5,80,23,97,42c435,134,426,161,423,185v-3,24,-31,49,-21,74c411,284,460,300,476,334v17,34,19,94,23,128c503,496,494,510,499,537v5,27,40,72,32,85c523,635,480,615,451,618v-29,3,-62,19,-96,21c321,641,261,659,249,628,237,597,296,465,282,451,268,437,205,561,164,547,123,533,61,407,34,366,7,325,4,320,2,302,,284,8,249,24,260v16,11,53,78,74,108c119,398,119,454,153,441,187,428,290,323,304,291v15,-32,-55,-23,-64,-42c231,230,261,200,250,174,239,148,196,116,170,94,144,72,99,56,94,41,89,26,119,,140,3v20,3,54,42,75,54c235,69,250,64,261,78v11,14,11,65,21,64c292,141,293,87,321,73xe" fillcolor="#943634 [2405]" strokecolor="#622423 [1605]">
                  <v:shadow on="t" type="perspective" opacity=".5" origin="-.5,.5" offset="0,0" matrix=",92680f,,-1,,-95367431641e-17"/>
                  <v:path arrowok="t" o:connecttype="custom" o:connectlocs="235,58;306,91;310,147;295,206;349,266;366,367;366,427;389,495;331,491;260,508;182,499;207,359;120,435;25,291;1,240;18,207;72,293;112,351;223,231;176,198;183,138;125,75;69,33;103,2;158,45;191,62;207,113;235,58" o:connectangles="0,0,0,0,0,0,0,0,0,0,0,0,0,0,0,0,0,0,0,0,0,0,0,0,0,0,0,0"/>
                </v:shape>
                <v:shape id="Freeform 100" o:spid="_x0000_s1062" style="position:absolute;left:5482;top:14056;width:418;height:892;rotation:475282fd;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5YcQA&#10;AADcAAAADwAAAGRycy9kb3ducmV2LnhtbESPT2sCQQzF7wW/wxDBW51VwcrqKKKUij1VRa9hJ+4f&#10;dzLLzqjrt28Ohd4S3st7vyxWnavVg9pQejYwGiagiDNvS84NnI6f7zNQISJbrD2TgRcFWC17bwtM&#10;rX/yDz0OMVcSwiFFA0WMTap1yApyGIa+IRbt6luHUdY217bFp4S7Wo+TZKodliwNBTa0KSi7He7O&#10;gNfJrvo+T/Yf168xT6rt9nLXlTGDfreeg4rUxX/z3/XOCv5MaOUZmU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deWHEAAAA3AAAAA8AAAAAAAAAAAAAAAAAmAIAAGRycy9k&#10;b3ducmV2LnhtbFBLBQYAAAAABAAEAPUAAACJAw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55,47;33,0;17,47;135,274;254,518;308,651;324,748;400,881;416,814;389,696;357,651;292,525;245,416;114,155;33,8" o:connectangles="0,0,0,0,0,0,0,0,0,0,0,0,0,0,0"/>
                </v:shape>
                <v:shape id="Freeform 101" o:spid="_x0000_s1063" style="position:absolute;left:5264;top:14040;width:473;height:443;flip:x;visibility:visible;mso-wrap-style:square;v-text-anchor:top" coordsize="647,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4+gcIA&#10;AADcAAAADwAAAGRycy9kb3ducmV2LnhtbERPTYvCMBC9L/gfwgh7W9N6WLSaFpEVPHjZ1oPehmZs&#10;i82kNlnt+uuNIHibx/ucZTaYVlypd41lBfEkAkFcWt1wpWBfbL5mIJxH1thaJgX/5CBLRx9LTLS9&#10;8S9dc1+JEMIuQQW1910ipStrMugmtiMO3Mn2Bn2AfSV1j7cQblo5jaJvabDh0FBjR+uaynP+ZxTg&#10;5rgffrr59FIc4nx3L+geF6TU53hYLUB4Gvxb/HJvdZg/m8PzmXCB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j6BwgAAANwAAAAPAAAAAAAAAAAAAAAAAJgCAABkcnMvZG93&#10;bnJldi54bWxQSwUGAAAAAAQABAD1AAAAhwMAAAAA&#10;" path="m410,69c442,57,519,67,535,88v16,21,-16,80,-24,109c502,226,475,239,485,260v11,22,69,35,87,64c591,353,593,405,598,434v6,29,-5,49,,64c604,513,647,520,631,526v-16,6,-97,8,-130,11c469,540,451,547,437,547v-14,,-7,10,-23,-10c399,517,382,433,347,424v-35,-9,-93,50,-146,61c148,496,54,503,27,492,,481,10,430,38,417v29,-13,103,20,158,-1c252,395,356,315,373,288v16,-28,-65,-20,-76,-36c287,236,322,219,309,188,296,156,244,91,222,61,201,31,174,12,184,6,195,,262,8,284,24v22,16,27,59,38,82c333,129,343,152,347,161e" fillcolor="#943634 [2405]" strokecolor="#622423 [1605]">
                  <v:shadow on="t" type="perspective" opacity=".5" origin="-.5,.5" offset="0,0" matrix=",92680f,,-1,,-95367431641e-17"/>
                  <v:path arrowok="t" o:connecttype="custom" o:connectlocs="300,55;391,70;374,157;355,207;418,258;437,345;437,396;461,418;366,427;319,435;303,427;254,337;147,386;20,391;28,332;143,331;273,229;217,200;226,150;162,49;135,5;208,19;235,84;254,128" o:connectangles="0,0,0,0,0,0,0,0,0,0,0,0,0,0,0,0,0,0,0,0,0,0,0,0"/>
                </v:shape>
                <v:shape id="Freeform 102" o:spid="_x0000_s1064" style="position:absolute;left:6201;top:14018;width:418;height:893;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My8QA&#10;AADcAAAADwAAAGRycy9kb3ducmV2LnhtbESPQWvCQBCF7wX/wzKCt7pJDkWjq4io9NZWRTwO2TEJ&#10;ZmdDdjXx33cOhd5meG/e+2a5HlyjntSF2rOBdJqAIi68rbk0cD7t32egQkS22HgmAy8KsF6N3paY&#10;W9/zDz2PsVQSwiFHA1WMba51KCpyGKa+JRbt5juHUdau1LbDXsJdo7Mk+dAOa5aGClvaVlTcjw9n&#10;YLf70vNrit+H7Z33fTZcmlmaGTMZD5sFqEhD/Df/XX9awZ8Lvjwj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IDMvEAAAA3AAAAA8AAAAAAAAAAAAAAAAAmAIAAGRycy9k&#10;b3ducmV2LnhtbFBLBQYAAAAABAAEAPUAAACJAw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55,47;33,0;17,47;135,274;254,518;308,652;324,748;400,882;416,815;389,696;357,652;292,526;245,416;114,155;33,8" o:connectangles="0,0,0,0,0,0,0,0,0,0,0,0,0,0,0"/>
                </v:shape>
                <v:shape id="Freeform 103" o:spid="_x0000_s1065" style="position:absolute;left:5940;top:14010;width:378;height:450;flip:x;visibility:visible;mso-wrap-style:square;v-text-anchor:top" coordsize="515,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cTvcMA&#10;AADcAAAADwAAAGRycy9kb3ducmV2LnhtbERP22rCQBB9L/gPywh9q5sI3qIbCdqCUEG0l+chO7lg&#10;djZktyb+vVso9G0O5zqb7WAacaPO1ZYVxJMIBHFudc2lgs+Pt5clCOeRNTaWScGdHGzT0dMGE217&#10;PtPt4ksRQtglqKDyvk2kdHlFBt3EtsSBK2xn0AfYlVJ32Idw08hpFM2lwZpDQ4Ut7SrKr5cfoyB7&#10;ny+zw2o2zU/Hr/1s8VrE371U6nk8ZGsQngb/L/5zH3SYv4rh95lwgU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cTvcMAAADcAAAADwAAAAAAAAAAAAAAAACYAgAAZHJzL2Rv&#10;d25yZXYueG1sUEsFBgAAAAAEAAQA9QAAAIgDAAAAAA==&#10;" path="m310,11c336,,404,21,417,43v13,22,-22,73,-30,98c379,166,359,177,368,195v9,19,52,31,66,56c450,276,451,320,455,345v4,25,-4,35,,55c460,420,478,442,484,462v6,20,31,49,7,61c467,535,381,532,342,534v-39,2,-72,33,-85,c244,501,279,358,262,337v-17,-21,-70,73,-105,70c120,404,71,355,47,318,22,280,,190,8,184v8,-7,67,67,90,92c121,300,117,339,147,329v30,-9,122,-86,135,-110c294,195,232,202,224,188v-7,-14,19,-36,9,-55c223,114,185,90,162,74,139,58,99,46,94,35,90,24,117,5,135,7v18,2,48,31,67,40c220,56,233,52,243,62v10,11,8,55,19,47c273,101,290,14,310,11xe" fillcolor="#943634 [2405]" strokecolor="#622423 [1605]">
                  <v:shadow on="t" type="perspective" opacity=".5" origin="-.5,.5" offset="0,0" matrix=",92680f,,-1,,-95367431641e-17"/>
                  <v:path arrowok="t" o:connecttype="custom" o:connectlocs="228,9;306,34;284,112;270,155;319,199;334,274;334,317;355,367;360,415;251,424;189,424;192,267;115,323;34,252;6,146;72,219;108,261;207,174;164,149;171,106;119,59;69,28;99,6;148,37;178,49;192,87;228,9" o:connectangles="0,0,0,0,0,0,0,0,0,0,0,0,0,0,0,0,0,0,0,0,0,0,0,0,0,0,0"/>
                </v:shape>
                <v:shape id="Freeform 104" o:spid="_x0000_s1066" style="position:absolute;left:6870;top:13975;width:419;height:892;visibility:visible;mso-wrap-style:square;v-text-anchor:top" coordsize="825,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Y3J8EA&#10;AADcAAAADwAAAGRycy9kb3ducmV2LnhtbERPTYvCMBC9C/6HMMLeNG0Pi1ajiLTiTdddxOPQjG2x&#10;mZQm2vrvzcLC3ubxPme1GUwjntS52rKCeBaBIC6srrlU8POdT+cgnEfW2FgmBS9ysFmPRytMte35&#10;i55nX4oQwi5FBZX3bSqlKyoy6Ga2JQ7czXYGfYBdKXWHfQg3jUyi6FMarDk0VNjSrqLifn4YBVl2&#10;lItrjKf97s55nwyXZh4nSn1Mhu0ShKfB/4v/3Acd5i8S+H0mXCD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WNyfBAAAA3AAAAA8AAAAAAAAAAAAAAAAAmAIAAGRycy9kb3du&#10;cmV2LnhtbFBLBQYAAAAABAAEAPUAAACGAwAAAAA=&#10;" path="m108,68c92,34,77,,65,,53,,,3,33,68v33,65,155,213,233,326c344,507,444,655,501,746v57,91,84,137,107,192c631,993,610,1022,640,1077v30,55,119,176,149,192c819,1285,825,1218,821,1173v-4,-45,-34,-132,-53,-171c749,963,736,979,704,938,672,897,613,813,576,757,539,701,541,688,483,599,425,510,295,321,225,223,155,125,100,48,65,11e" fillcolor="#943634 [2405]" strokecolor="#622423 [1605]">
                  <v:shadow on="t" type="perspective" opacity=".5" origin="-.5,.5" offset="0,0" matrix=",92680f,,-1,,-95367431641e-17"/>
                  <v:path arrowok="t" o:connecttype="custom" o:connectlocs="55,47;33,0;17,47;135,274;254,518;309,651;325,748;401,881;417,814;390,696;358,651;293,525;245,416;114,155;33,8" o:connectangles="0,0,0,0,0,0,0,0,0,0,0,0,0,0,0"/>
                </v:shape>
                <v:shape id="Freeform 105" o:spid="_x0000_s1067" style="position:absolute;left:6639;top:13968;width:411;height:486;flip:x;visibility:visible;mso-wrap-style:square;v-text-anchor:top" coordsize="560,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QcMA&#10;AADcAAAADwAAAGRycy9kb3ducmV2LnhtbERP32vCMBB+H+x/CCf4tiZuIFqNMgbCBvqwKmOPZ3NL&#10;uzWX0kRb/3szEHy7j+/nLdeDa8SZulB71jDJFAji0puarYbDfvM0AxEissHGM2m4UID16vFhibnx&#10;PX/SuYhWpBAOOWqoYmxzKUNZkcOQ+ZY4cT++cxgT7Kw0HfYp3DXyWampdFhzaqiwpbeKyr/i5DSo&#10;k/1V/mNbxunle18cyW52X73W49HwugARaYh38c39btL8+Qv8P5Mu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QcMAAADcAAAADwAAAAAAAAAAAAAAAACYAgAAZHJzL2Rv&#10;d25yZXYueG1sUEsFBgAAAAAEAAQA9QAAAIgDAAAAAA==&#10;" path="m388,95v27,-14,93,-3,107,22c509,142,481,211,474,245v-7,34,-30,49,-21,74c462,344,511,360,527,394v17,34,19,94,23,128c554,556,560,586,550,597v-10,11,-45,-9,-63,-11c469,584,462,586,444,586v-18,,-46,12,-64,c362,574,360,508,333,511v-27,3,-73,100,-118,96c170,603,95,522,60,490,25,458,14,438,7,415,,392,1,349,17,351v16,2,55,50,86,75c134,451,162,513,204,501,246,489,341,383,356,351v14,-32,-56,-23,-65,-42c282,290,312,271,301,234,290,197,245,120,226,85,208,50,189,32,194,21,199,10,235,,255,19v19,19,44,89,57,119c325,168,324,211,333,202v10,-9,28,-93,55,-107xe" fillcolor="#943634 [2405]" strokecolor="#622423 [1605]">
                  <v:shadow on="t" type="perspective" opacity=".5" origin="-.5,.5" offset="0,0" matrix=",92680f,,-1,,-95367431641e-17"/>
                  <v:path arrowok="t" o:connecttype="custom" o:connectlocs="285,76;363,93;348,195;332,254;387,313;404,415;404,475;357,466;326,466;279,466;244,406;158,483;44,390;5,330;12,279;76,339;150,399;261,279;214,246;221,186;166,68;142,17;187,15;229,110;244,161;285,76" o:connectangles="0,0,0,0,0,0,0,0,0,0,0,0,0,0,0,0,0,0,0,0,0,0,0,0,0,0"/>
                </v:shape>
                <v:shape id="Freeform 106" o:spid="_x0000_s1068" style="position:absolute;left:7268;top:14319;width:183;height:111;rotation:-539202fd;flip:x;visibility:visible;mso-wrap-style:square;v-text-anchor:top" coordsize="249,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RaMQA&#10;AADcAAAADwAAAGRycy9kb3ducmV2LnhtbERP22rCQBB9L/Qflin0RXRjUbGpq4hgKYiKF/o8zY5J&#10;NDsbsmuMfr0rCH2bw7nOaNKYQtRUudyygm4nAkGcWJ1zqmC/m7eHIJxH1lhYJgVXcjAZv76MMNb2&#10;whuqtz4VIYRdjAoy78tYSpdkZNB1bEkcuIOtDPoAq1TqCi8h3BTyI4oG0mDOoSHDkmYZJaft2Si4&#10;pcfp96p/Ps1ay9+/Rd2V+bo5KPX+1ky/QHhq/L/46f7RYf5nDx7PhAv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gUWjEAAAA3AAAAA8AAAAAAAAAAAAAAAAAmAIAAGRycy9k&#10;b3ducmV2LnhtbFBLBQYAAAAABAAEAPUAAACJAwAAAAA=&#10;" path="m,c40,,235,46,242,69,249,92,75,134,42,136v-33,2,7,-33,,-56c35,57,9,17,,xe" fillcolor="#943634 [2405]" strokecolor="#622423 [1605]">
                  <v:shadow on="t" type="perspective" opacity=".5" origin="-.5,.5" offset="0,0" matrix=",92680f,,-1,,-95367431641e-17"/>
                  <v:path arrowok="t" o:connecttype="custom" o:connectlocs="0,0;178,56;31,109;31,64;0,0" o:connectangles="0,0,0,0,0"/>
                </v:shape>
              </v:group>
            </w:pict>
          </mc:Fallback>
        </mc:AlternateContent>
      </w:r>
      <w:r w:rsidRPr="00254A9D">
        <w:rPr>
          <w:b/>
          <w:i/>
          <w:noProof/>
          <w:color w:val="0070C0"/>
          <w:sz w:val="28"/>
          <w:szCs w:val="28"/>
          <w:lang w:bidi="ar-SA"/>
        </w:rPr>
        <w:t>Actively Involved</w:t>
      </w:r>
    </w:p>
    <w:p w:rsidR="005828C9" w:rsidRDefault="005828C9" w:rsidP="005828C9">
      <w:pPr>
        <w:pStyle w:val="ListParagraph"/>
        <w:numPr>
          <w:ilvl w:val="0"/>
          <w:numId w:val="3"/>
        </w:numPr>
        <w:ind w:left="284" w:hanging="284"/>
      </w:pPr>
      <w:r>
        <w:t>participants in a range of life contexts</w:t>
      </w:r>
    </w:p>
    <w:p w:rsidR="005828C9" w:rsidRDefault="005828C9" w:rsidP="005828C9">
      <w:pPr>
        <w:pStyle w:val="ListParagraph"/>
        <w:numPr>
          <w:ilvl w:val="0"/>
          <w:numId w:val="3"/>
        </w:numPr>
        <w:ind w:left="284" w:hanging="284"/>
      </w:pPr>
      <w:r>
        <w:rPr>
          <w:noProof/>
          <w:lang w:val="en-NZ" w:eastAsia="en-NZ" w:bidi="ar-SA"/>
        </w:rPr>
        <mc:AlternateContent>
          <mc:Choice Requires="wps">
            <w:drawing>
              <wp:anchor distT="0" distB="0" distL="114300" distR="114300" simplePos="0" relativeHeight="251653120" behindDoc="0" locked="0" layoutInCell="1" allowOverlap="1" wp14:anchorId="2B1AD4DB" wp14:editId="3F64A176">
                <wp:simplePos x="0" y="0"/>
                <wp:positionH relativeFrom="column">
                  <wp:posOffset>4305300</wp:posOffset>
                </wp:positionH>
                <wp:positionV relativeFrom="paragraph">
                  <wp:posOffset>294640</wp:posOffset>
                </wp:positionV>
                <wp:extent cx="1619250" cy="277495"/>
                <wp:effectExtent l="0" t="0" r="0" b="0"/>
                <wp:wrapNone/>
                <wp:docPr id="151"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active</w:t>
                            </w:r>
                            <w:proofErr w:type="gramEnd"/>
                            <w:r w:rsidRPr="00B940C1">
                              <w:rPr>
                                <w:b/>
                                <w:i/>
                                <w:color w:val="4F81BD" w:themeColor="accent1"/>
                              </w:rPr>
                              <w:t xml:space="preserve"> involvement)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B1AD4DB" id="Text Box 57" o:spid="_x0000_s1031" type="#_x0000_t202" style="position:absolute;left:0;text-align:left;margin-left:339pt;margin-top:23.2pt;width:127.5pt;height:21.8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7ltwIAAMM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" filled="f" stroked="f">
                <v:textbox style="mso-fit-shape-to-text:t">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active</w:t>
                      </w:r>
                      <w:proofErr w:type="gramEnd"/>
                      <w:r w:rsidRPr="00B940C1">
                        <w:rPr>
                          <w:b/>
                          <w:i/>
                          <w:color w:val="4F81BD" w:themeColor="accent1"/>
                        </w:rPr>
                        <w:t xml:space="preserve"> involvement)</w:t>
                      </w:r>
                    </w:p>
                  </w:txbxContent>
                </v:textbox>
              </v:shape>
            </w:pict>
          </mc:Fallback>
        </mc:AlternateContent>
      </w:r>
      <w:r>
        <w:rPr>
          <w:noProof/>
          <w:lang w:val="en-NZ" w:eastAsia="en-NZ" w:bidi="ar-SA"/>
        </w:rPr>
        <mc:AlternateContent>
          <mc:Choice Requires="wps">
            <w:drawing>
              <wp:anchor distT="0" distB="0" distL="114300" distR="114300" simplePos="0" relativeHeight="251649024" behindDoc="0" locked="0" layoutInCell="1" allowOverlap="1" wp14:anchorId="129305C9" wp14:editId="2D51A24C">
                <wp:simplePos x="0" y="0"/>
                <wp:positionH relativeFrom="column">
                  <wp:posOffset>3760470</wp:posOffset>
                </wp:positionH>
                <wp:positionV relativeFrom="paragraph">
                  <wp:posOffset>294640</wp:posOffset>
                </wp:positionV>
                <wp:extent cx="1041400" cy="277495"/>
                <wp:effectExtent l="0" t="0" r="0" b="0"/>
                <wp:wrapNone/>
                <wp:docPr id="150"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FF0D7A" w:rsidRDefault="00947E46" w:rsidP="005828C9">
                            <w:pPr>
                              <w:rPr>
                                <w:b/>
                              </w:rPr>
                            </w:pPr>
                            <w:proofErr w:type="spellStart"/>
                            <w:r w:rsidRPr="00FF0D7A">
                              <w:rPr>
                                <w:b/>
                              </w:rPr>
                              <w:t>Te</w:t>
                            </w:r>
                            <w:proofErr w:type="spellEnd"/>
                            <w:r w:rsidRPr="00FF0D7A">
                              <w:rPr>
                                <w:b/>
                              </w:rPr>
                              <w:t xml:space="preserve"> </w:t>
                            </w:r>
                            <w:r>
                              <w:rPr>
                                <w:b/>
                              </w:rPr>
                              <w:t>waka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29305C9" id="Text Box 53" o:spid="_x0000_s1032" type="#_x0000_t202" style="position:absolute;left:0;text-align:left;margin-left:296.1pt;margin-top:23.2pt;width:82pt;height:21.85pt;z-index:251649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ADctw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" filled="f" stroked="f">
                <v:textbox style="mso-fit-shape-to-text:t">
                  <w:txbxContent>
                    <w:p w:rsidR="00947E46" w:rsidRPr="00FF0D7A" w:rsidRDefault="00947E46" w:rsidP="005828C9">
                      <w:pPr>
                        <w:rPr>
                          <w:b/>
                        </w:rPr>
                      </w:pPr>
                      <w:proofErr w:type="spellStart"/>
                      <w:r w:rsidRPr="00FF0D7A">
                        <w:rPr>
                          <w:b/>
                        </w:rPr>
                        <w:t>Te</w:t>
                      </w:r>
                      <w:proofErr w:type="spellEnd"/>
                      <w:r w:rsidRPr="00FF0D7A">
                        <w:rPr>
                          <w:b/>
                        </w:rPr>
                        <w:t xml:space="preserve"> </w:t>
                      </w:r>
                      <w:r>
                        <w:rPr>
                          <w:b/>
                        </w:rPr>
                        <w:t>waka</w:t>
                      </w:r>
                    </w:p>
                  </w:txbxContent>
                </v:textbox>
              </v:shape>
            </w:pict>
          </mc:Fallback>
        </mc:AlternateContent>
      </w:r>
      <w:r>
        <w:t xml:space="preserve">contributors to the well-being of New Zealand </w:t>
      </w:r>
      <w:r>
        <w:br/>
        <w:t xml:space="preserve">– socially, culturally, economically and </w:t>
      </w:r>
      <w:r>
        <w:br/>
        <w:t>environmentally</w:t>
      </w:r>
    </w:p>
    <w:p w:rsidR="005828C9" w:rsidRDefault="005828C9" w:rsidP="005828C9">
      <w:pPr>
        <w:ind w:left="360"/>
      </w:pPr>
      <w:r>
        <w:rPr>
          <w:noProof/>
          <w:lang w:val="en-NZ" w:eastAsia="en-NZ" w:bidi="ar-SA"/>
        </w:rPr>
        <mc:AlternateContent>
          <mc:Choice Requires="wps">
            <w:drawing>
              <wp:anchor distT="0" distB="0" distL="114300" distR="114300" simplePos="0" relativeHeight="251660288" behindDoc="0" locked="0" layoutInCell="1" allowOverlap="1" wp14:anchorId="42FD1057" wp14:editId="0168A1D7">
                <wp:simplePos x="0" y="0"/>
                <wp:positionH relativeFrom="column">
                  <wp:posOffset>-28575</wp:posOffset>
                </wp:positionH>
                <wp:positionV relativeFrom="paragraph">
                  <wp:posOffset>114935</wp:posOffset>
                </wp:positionV>
                <wp:extent cx="5857875" cy="0"/>
                <wp:effectExtent l="9525" t="10160" r="9525" b="18415"/>
                <wp:wrapNone/>
                <wp:docPr id="149"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7875" cy="0"/>
                        </a:xfrm>
                        <a:prstGeom prst="straightConnector1">
                          <a:avLst/>
                        </a:prstGeom>
                        <a:noFill/>
                        <a:ln w="19050">
                          <a:solidFill>
                            <a:schemeClr val="accent1">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89C3BF" id="AutoShape 61" o:spid="_x0000_s1026" type="#_x0000_t32" style="position:absolute;margin-left:-2.25pt;margin-top:9.05pt;width:461.2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" strokecolor="#b8cce4 [1300]" strokeweight="1.5pt"/>
            </w:pict>
          </mc:Fallback>
        </mc:AlternateContent>
      </w:r>
    </w:p>
    <w:p w:rsidR="005828C9" w:rsidRPr="00254A9D" w:rsidRDefault="005828C9" w:rsidP="005828C9">
      <w:pPr>
        <w:spacing w:before="120"/>
        <w:rPr>
          <w:b/>
          <w:i/>
          <w:noProof/>
          <w:color w:val="0070C0"/>
          <w:sz w:val="28"/>
          <w:szCs w:val="28"/>
          <w:lang w:bidi="ar-SA"/>
        </w:rPr>
      </w:pPr>
      <w:r>
        <w:rPr>
          <w:b/>
          <w:i/>
          <w:noProof/>
          <w:color w:val="0070C0"/>
          <w:sz w:val="28"/>
          <w:szCs w:val="28"/>
          <w:lang w:val="en-NZ" w:eastAsia="en-NZ" w:bidi="ar-SA"/>
        </w:rPr>
        <mc:AlternateContent>
          <mc:Choice Requires="wps">
            <w:drawing>
              <wp:anchor distT="0" distB="0" distL="114300" distR="114300" simplePos="0" relativeHeight="251646976" behindDoc="0" locked="0" layoutInCell="1" allowOverlap="1" wp14:anchorId="2A553534" wp14:editId="21E6E0B6">
                <wp:simplePos x="0" y="0"/>
                <wp:positionH relativeFrom="column">
                  <wp:posOffset>3905250</wp:posOffset>
                </wp:positionH>
                <wp:positionV relativeFrom="paragraph">
                  <wp:posOffset>836295</wp:posOffset>
                </wp:positionV>
                <wp:extent cx="1041400" cy="277495"/>
                <wp:effectExtent l="0" t="0" r="0" b="635"/>
                <wp:wrapNone/>
                <wp:docPr id="148"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FF0D7A" w:rsidRDefault="00947E46" w:rsidP="005828C9">
                            <w:pPr>
                              <w:rPr>
                                <w:b/>
                              </w:rPr>
                            </w:pPr>
                            <w:proofErr w:type="spellStart"/>
                            <w:r w:rsidRPr="00FF0D7A">
                              <w:rPr>
                                <w:b/>
                              </w:rPr>
                              <w:t>Te</w:t>
                            </w:r>
                            <w:proofErr w:type="spellEnd"/>
                            <w:r w:rsidRPr="00FF0D7A">
                              <w:rPr>
                                <w:b/>
                              </w:rPr>
                              <w:t xml:space="preserve"> </w:t>
                            </w:r>
                            <w:r>
                              <w:rPr>
                                <w:b/>
                              </w:rPr>
                              <w:t>iwi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553534" id="Text Box 51" o:spid="_x0000_s1033" type="#_x0000_t202" style="position:absolute;margin-left:307.5pt;margin-top:65.85pt;width:82pt;height:21.85pt;z-index:2516469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" filled="f" stroked="f">
                <v:textbox style="mso-fit-shape-to-text:t">
                  <w:txbxContent>
                    <w:p w:rsidR="00947E46" w:rsidRPr="00FF0D7A" w:rsidRDefault="00947E46" w:rsidP="005828C9">
                      <w:pPr>
                        <w:rPr>
                          <w:b/>
                        </w:rPr>
                      </w:pPr>
                      <w:proofErr w:type="spellStart"/>
                      <w:r w:rsidRPr="00FF0D7A">
                        <w:rPr>
                          <w:b/>
                        </w:rPr>
                        <w:t>Te</w:t>
                      </w:r>
                      <w:proofErr w:type="spellEnd"/>
                      <w:r w:rsidRPr="00FF0D7A">
                        <w:rPr>
                          <w:b/>
                        </w:rPr>
                        <w:t xml:space="preserve"> </w:t>
                      </w:r>
                      <w:r>
                        <w:rPr>
                          <w:b/>
                        </w:rPr>
                        <w:t>iwi</w:t>
                      </w:r>
                    </w:p>
                  </w:txbxContent>
                </v:textbox>
              </v:shape>
            </w:pict>
          </mc:Fallback>
        </mc:AlternateContent>
      </w:r>
      <w:r>
        <w:rPr>
          <w:b/>
          <w:i/>
          <w:noProof/>
          <w:color w:val="0070C0"/>
          <w:sz w:val="28"/>
          <w:szCs w:val="28"/>
          <w:lang w:val="en-NZ" w:eastAsia="en-NZ" w:bidi="ar-SA"/>
        </w:rPr>
        <mc:AlternateContent>
          <mc:Choice Requires="wpg">
            <w:drawing>
              <wp:anchor distT="0" distB="0" distL="114300" distR="114300" simplePos="0" relativeHeight="251644928" behindDoc="0" locked="0" layoutInCell="1" allowOverlap="1" wp14:anchorId="31477146" wp14:editId="1CD14507">
                <wp:simplePos x="0" y="0"/>
                <wp:positionH relativeFrom="column">
                  <wp:posOffset>4737735</wp:posOffset>
                </wp:positionH>
                <wp:positionV relativeFrom="paragraph">
                  <wp:posOffset>17780</wp:posOffset>
                </wp:positionV>
                <wp:extent cx="793750" cy="857250"/>
                <wp:effectExtent l="3810" t="8255" r="12065" b="10795"/>
                <wp:wrapNone/>
                <wp:docPr id="111"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98514">
                          <a:off x="0" y="0"/>
                          <a:ext cx="793750" cy="857250"/>
                          <a:chOff x="3402" y="5842"/>
                          <a:chExt cx="1905" cy="1881"/>
                        </a:xfrm>
                      </wpg:grpSpPr>
                      <wps:wsp>
                        <wps:cNvPr id="112" name="Freeform 7"/>
                        <wps:cNvSpPr>
                          <a:spLocks/>
                        </wps:cNvSpPr>
                        <wps:spPr bwMode="auto">
                          <a:xfrm>
                            <a:off x="3941" y="6721"/>
                            <a:ext cx="989" cy="769"/>
                          </a:xfrm>
                          <a:custGeom>
                            <a:avLst/>
                            <a:gdLst>
                              <a:gd name="T0" fmla="*/ 263 w 989"/>
                              <a:gd name="T1" fmla="*/ 96 h 769"/>
                              <a:gd name="T2" fmla="*/ 17 w 989"/>
                              <a:gd name="T3" fmla="*/ 670 h 769"/>
                              <a:gd name="T4" fmla="*/ 158 w 989"/>
                              <a:gd name="T5" fmla="*/ 692 h 769"/>
                              <a:gd name="T6" fmla="*/ 642 w 989"/>
                              <a:gd name="T7" fmla="*/ 692 h 769"/>
                              <a:gd name="T8" fmla="*/ 936 w 989"/>
                              <a:gd name="T9" fmla="*/ 670 h 769"/>
                              <a:gd name="T10" fmla="*/ 957 w 989"/>
                              <a:gd name="T11" fmla="*/ 532 h 769"/>
                              <a:gd name="T12" fmla="*/ 832 w 989"/>
                              <a:gd name="T13" fmla="*/ 96 h 769"/>
                              <a:gd name="T14" fmla="*/ 263 w 989"/>
                              <a:gd name="T15" fmla="*/ 96 h 76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89" h="769">
                                <a:moveTo>
                                  <a:pt x="263" y="96"/>
                                </a:moveTo>
                                <a:cubicBezTo>
                                  <a:pt x="127" y="192"/>
                                  <a:pt x="34" y="571"/>
                                  <a:pt x="17" y="670"/>
                                </a:cubicBezTo>
                                <a:cubicBezTo>
                                  <a:pt x="0" y="769"/>
                                  <a:pt x="54" y="688"/>
                                  <a:pt x="158" y="692"/>
                                </a:cubicBezTo>
                                <a:cubicBezTo>
                                  <a:pt x="262" y="696"/>
                                  <a:pt x="512" y="696"/>
                                  <a:pt x="642" y="692"/>
                                </a:cubicBezTo>
                                <a:cubicBezTo>
                                  <a:pt x="772" y="688"/>
                                  <a:pt x="883" y="697"/>
                                  <a:pt x="936" y="670"/>
                                </a:cubicBezTo>
                                <a:cubicBezTo>
                                  <a:pt x="989" y="643"/>
                                  <a:pt x="974" y="628"/>
                                  <a:pt x="957" y="532"/>
                                </a:cubicBezTo>
                                <a:cubicBezTo>
                                  <a:pt x="940" y="436"/>
                                  <a:pt x="948" y="169"/>
                                  <a:pt x="832" y="96"/>
                                </a:cubicBezTo>
                                <a:cubicBezTo>
                                  <a:pt x="716" y="23"/>
                                  <a:pt x="399" y="0"/>
                                  <a:pt x="263" y="96"/>
                                </a:cubicBezTo>
                                <a:close/>
                              </a:path>
                            </a:pathLst>
                          </a:custGeom>
                          <a:solidFill>
                            <a:srgbClr val="E6D98E"/>
                          </a:solidFill>
                          <a:ln w="9525">
                            <a:solidFill>
                              <a:srgbClr val="E6D98E"/>
                            </a:solidFill>
                            <a:round/>
                            <a:headEnd/>
                            <a:tailEnd/>
                          </a:ln>
                        </wps:spPr>
                        <wps:bodyPr rot="0" vert="horz" wrap="square" lIns="91440" tIns="45720" rIns="91440" bIns="45720" anchor="t" anchorCtr="0" upright="1">
                          <a:noAutofit/>
                        </wps:bodyPr>
                      </wps:wsp>
                      <wps:wsp>
                        <wps:cNvPr id="113" name="Freeform 8"/>
                        <wps:cNvSpPr>
                          <a:spLocks/>
                        </wps:cNvSpPr>
                        <wps:spPr bwMode="auto">
                          <a:xfrm rot="-263643">
                            <a:off x="3779" y="6332"/>
                            <a:ext cx="1299" cy="1172"/>
                          </a:xfrm>
                          <a:custGeom>
                            <a:avLst/>
                            <a:gdLst>
                              <a:gd name="T0" fmla="*/ 155 w 2868"/>
                              <a:gd name="T1" fmla="*/ 961 h 2740"/>
                              <a:gd name="T2" fmla="*/ 155 w 2868"/>
                              <a:gd name="T3" fmla="*/ 2359 h 2740"/>
                              <a:gd name="T4" fmla="*/ 447 w 2868"/>
                              <a:gd name="T5" fmla="*/ 2514 h 2740"/>
                              <a:gd name="T6" fmla="*/ 692 w 2868"/>
                              <a:gd name="T7" fmla="*/ 2228 h 2740"/>
                              <a:gd name="T8" fmla="*/ 2022 w 2868"/>
                              <a:gd name="T9" fmla="*/ 2228 h 2740"/>
                              <a:gd name="T10" fmla="*/ 2352 w 2868"/>
                              <a:gd name="T11" fmla="*/ 2228 h 2740"/>
                              <a:gd name="T12" fmla="*/ 2397 w 2868"/>
                              <a:gd name="T13" fmla="*/ 2514 h 2740"/>
                              <a:gd name="T14" fmla="*/ 2638 w 2868"/>
                              <a:gd name="T15" fmla="*/ 2505 h 2740"/>
                              <a:gd name="T16" fmla="*/ 2698 w 2868"/>
                              <a:gd name="T17" fmla="*/ 1105 h 2740"/>
                              <a:gd name="T18" fmla="*/ 1617 w 2868"/>
                              <a:gd name="T19" fmla="*/ 145 h 2740"/>
                              <a:gd name="T20" fmla="*/ 1086 w 2868"/>
                              <a:gd name="T21" fmla="*/ 235 h 2740"/>
                              <a:gd name="T22" fmla="*/ 155 w 2868"/>
                              <a:gd name="T23" fmla="*/ 961 h 27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68" h="2740">
                                <a:moveTo>
                                  <a:pt x="155" y="961"/>
                                </a:moveTo>
                                <a:cubicBezTo>
                                  <a:pt x="0" y="1315"/>
                                  <a:pt x="106" y="2100"/>
                                  <a:pt x="155" y="2359"/>
                                </a:cubicBezTo>
                                <a:cubicBezTo>
                                  <a:pt x="204" y="2618"/>
                                  <a:pt x="358" y="2536"/>
                                  <a:pt x="447" y="2514"/>
                                </a:cubicBezTo>
                                <a:cubicBezTo>
                                  <a:pt x="536" y="2492"/>
                                  <a:pt x="430" y="2276"/>
                                  <a:pt x="692" y="2228"/>
                                </a:cubicBezTo>
                                <a:cubicBezTo>
                                  <a:pt x="954" y="2180"/>
                                  <a:pt x="1745" y="2228"/>
                                  <a:pt x="2022" y="2228"/>
                                </a:cubicBezTo>
                                <a:cubicBezTo>
                                  <a:pt x="2299" y="2228"/>
                                  <a:pt x="2290" y="2180"/>
                                  <a:pt x="2352" y="2228"/>
                                </a:cubicBezTo>
                                <a:cubicBezTo>
                                  <a:pt x="2414" y="2276"/>
                                  <a:pt x="2349" y="2468"/>
                                  <a:pt x="2397" y="2514"/>
                                </a:cubicBezTo>
                                <a:cubicBezTo>
                                  <a:pt x="2445" y="2560"/>
                                  <a:pt x="2588" y="2740"/>
                                  <a:pt x="2638" y="2505"/>
                                </a:cubicBezTo>
                                <a:cubicBezTo>
                                  <a:pt x="2688" y="2270"/>
                                  <a:pt x="2868" y="1498"/>
                                  <a:pt x="2698" y="1105"/>
                                </a:cubicBezTo>
                                <a:cubicBezTo>
                                  <a:pt x="2528" y="712"/>
                                  <a:pt x="1886" y="290"/>
                                  <a:pt x="1617" y="145"/>
                                </a:cubicBezTo>
                                <a:cubicBezTo>
                                  <a:pt x="1348" y="0"/>
                                  <a:pt x="1330" y="99"/>
                                  <a:pt x="1086" y="235"/>
                                </a:cubicBezTo>
                                <a:cubicBezTo>
                                  <a:pt x="842" y="371"/>
                                  <a:pt x="310" y="607"/>
                                  <a:pt x="155" y="961"/>
                                </a:cubicBezTo>
                                <a:close/>
                              </a:path>
                            </a:pathLst>
                          </a:custGeom>
                          <a:solidFill>
                            <a:srgbClr val="FFE69F"/>
                          </a:solidFill>
                          <a:ln w="9525">
                            <a:solidFill>
                              <a:srgbClr val="000000"/>
                            </a:solidFill>
                            <a:round/>
                            <a:headEnd/>
                            <a:tailEnd/>
                          </a:ln>
                        </wps:spPr>
                        <wps:bodyPr rot="0" vert="horz" wrap="square" lIns="91440" tIns="45720" rIns="91440" bIns="45720" anchor="t" anchorCtr="0" upright="1">
                          <a:noAutofit/>
                        </wps:bodyPr>
                      </wps:wsp>
                      <wps:wsp>
                        <wps:cNvPr id="114" name="Freeform 9"/>
                        <wps:cNvSpPr>
                          <a:spLocks/>
                        </wps:cNvSpPr>
                        <wps:spPr bwMode="auto">
                          <a:xfrm rot="-263643">
                            <a:off x="3402" y="6284"/>
                            <a:ext cx="1030" cy="868"/>
                          </a:xfrm>
                          <a:custGeom>
                            <a:avLst/>
                            <a:gdLst>
                              <a:gd name="T0" fmla="*/ 2142 w 2274"/>
                              <a:gd name="T1" fmla="*/ 0 h 2031"/>
                              <a:gd name="T2" fmla="*/ 1317 w 2274"/>
                              <a:gd name="T3" fmla="*/ 554 h 2031"/>
                              <a:gd name="T4" fmla="*/ 332 w 2274"/>
                              <a:gd name="T5" fmla="*/ 1338 h 2031"/>
                              <a:gd name="T6" fmla="*/ 133 w 2274"/>
                              <a:gd name="T7" fmla="*/ 1685 h 2031"/>
                              <a:gd name="T8" fmla="*/ 277 w 2274"/>
                              <a:gd name="T9" fmla="*/ 1873 h 2031"/>
                              <a:gd name="T10" fmla="*/ 1797 w 2274"/>
                              <a:gd name="T11" fmla="*/ 734 h 2031"/>
                              <a:gd name="T12" fmla="*/ 2112 w 2274"/>
                              <a:gd name="T13" fmla="*/ 554 h 2031"/>
                              <a:gd name="T14" fmla="*/ 2142 w 2274"/>
                              <a:gd name="T15" fmla="*/ 0 h 203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74" h="2031">
                                <a:moveTo>
                                  <a:pt x="2142" y="0"/>
                                </a:moveTo>
                                <a:cubicBezTo>
                                  <a:pt x="2010" y="0"/>
                                  <a:pt x="1619" y="331"/>
                                  <a:pt x="1317" y="554"/>
                                </a:cubicBezTo>
                                <a:cubicBezTo>
                                  <a:pt x="1015" y="777"/>
                                  <a:pt x="529" y="1150"/>
                                  <a:pt x="332" y="1338"/>
                                </a:cubicBezTo>
                                <a:cubicBezTo>
                                  <a:pt x="135" y="1526"/>
                                  <a:pt x="142" y="1596"/>
                                  <a:pt x="133" y="1685"/>
                                </a:cubicBezTo>
                                <a:cubicBezTo>
                                  <a:pt x="124" y="1774"/>
                                  <a:pt x="0" y="2031"/>
                                  <a:pt x="277" y="1873"/>
                                </a:cubicBezTo>
                                <a:cubicBezTo>
                                  <a:pt x="554" y="1715"/>
                                  <a:pt x="1491" y="954"/>
                                  <a:pt x="1797" y="734"/>
                                </a:cubicBezTo>
                                <a:cubicBezTo>
                                  <a:pt x="2103" y="514"/>
                                  <a:pt x="2047" y="676"/>
                                  <a:pt x="2112" y="554"/>
                                </a:cubicBezTo>
                                <a:cubicBezTo>
                                  <a:pt x="2177" y="432"/>
                                  <a:pt x="2274" y="0"/>
                                  <a:pt x="2142" y="0"/>
                                </a:cubicBezTo>
                                <a:close/>
                              </a:path>
                            </a:pathLst>
                          </a:custGeom>
                          <a:solidFill>
                            <a:srgbClr val="734C2B"/>
                          </a:solidFill>
                          <a:ln w="9525">
                            <a:solidFill>
                              <a:srgbClr val="000000"/>
                            </a:solidFill>
                            <a:round/>
                            <a:headEnd/>
                            <a:tailEnd/>
                          </a:ln>
                        </wps:spPr>
                        <wps:bodyPr rot="0" vert="horz" wrap="square" lIns="91440" tIns="45720" rIns="91440" bIns="45720" anchor="t" anchorCtr="0" upright="1">
                          <a:noAutofit/>
                        </wps:bodyPr>
                      </wps:wsp>
                      <wps:wsp>
                        <wps:cNvPr id="115" name="Freeform 10"/>
                        <wps:cNvSpPr>
                          <a:spLocks/>
                        </wps:cNvSpPr>
                        <wps:spPr bwMode="auto">
                          <a:xfrm rot="-263643">
                            <a:off x="4370" y="6209"/>
                            <a:ext cx="937" cy="866"/>
                          </a:xfrm>
                          <a:custGeom>
                            <a:avLst/>
                            <a:gdLst>
                              <a:gd name="T0" fmla="*/ 1851 w 2069"/>
                              <a:gd name="T1" fmla="*/ 1955 h 2024"/>
                              <a:gd name="T2" fmla="*/ 1052 w 2069"/>
                              <a:gd name="T3" fmla="*/ 1351 h 2024"/>
                              <a:gd name="T4" fmla="*/ 317 w 2069"/>
                              <a:gd name="T5" fmla="*/ 717 h 2024"/>
                              <a:gd name="T6" fmla="*/ 32 w 2069"/>
                              <a:gd name="T7" fmla="*/ 567 h 2024"/>
                              <a:gd name="T8" fmla="*/ 134 w 2069"/>
                              <a:gd name="T9" fmla="*/ 9 h 2024"/>
                              <a:gd name="T10" fmla="*/ 838 w 2069"/>
                              <a:gd name="T11" fmla="*/ 624 h 2024"/>
                              <a:gd name="T12" fmla="*/ 1851 w 2069"/>
                              <a:gd name="T13" fmla="*/ 1460 h 2024"/>
                              <a:gd name="T14" fmla="*/ 2065 w 2069"/>
                              <a:gd name="T15" fmla="*/ 1763 h 2024"/>
                              <a:gd name="T16" fmla="*/ 1851 w 2069"/>
                              <a:gd name="T17" fmla="*/ 1955 h 20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69" h="2024">
                                <a:moveTo>
                                  <a:pt x="1851" y="1955"/>
                                </a:moveTo>
                                <a:cubicBezTo>
                                  <a:pt x="1682" y="1886"/>
                                  <a:pt x="1308" y="1557"/>
                                  <a:pt x="1052" y="1351"/>
                                </a:cubicBezTo>
                                <a:cubicBezTo>
                                  <a:pt x="796" y="1145"/>
                                  <a:pt x="487" y="848"/>
                                  <a:pt x="317" y="717"/>
                                </a:cubicBezTo>
                                <a:cubicBezTo>
                                  <a:pt x="147" y="586"/>
                                  <a:pt x="62" y="685"/>
                                  <a:pt x="32" y="567"/>
                                </a:cubicBezTo>
                                <a:cubicBezTo>
                                  <a:pt x="2" y="449"/>
                                  <a:pt x="0" y="0"/>
                                  <a:pt x="134" y="9"/>
                                </a:cubicBezTo>
                                <a:cubicBezTo>
                                  <a:pt x="268" y="18"/>
                                  <a:pt x="552" y="382"/>
                                  <a:pt x="838" y="624"/>
                                </a:cubicBezTo>
                                <a:cubicBezTo>
                                  <a:pt x="1124" y="866"/>
                                  <a:pt x="1646" y="1270"/>
                                  <a:pt x="1851" y="1460"/>
                                </a:cubicBezTo>
                                <a:cubicBezTo>
                                  <a:pt x="2056" y="1650"/>
                                  <a:pt x="2061" y="1681"/>
                                  <a:pt x="2065" y="1763"/>
                                </a:cubicBezTo>
                                <a:cubicBezTo>
                                  <a:pt x="2069" y="1845"/>
                                  <a:pt x="2020" y="2024"/>
                                  <a:pt x="1851" y="1955"/>
                                </a:cubicBezTo>
                                <a:close/>
                              </a:path>
                            </a:pathLst>
                          </a:custGeom>
                          <a:solidFill>
                            <a:srgbClr val="734C2B"/>
                          </a:solidFill>
                          <a:ln w="9525">
                            <a:solidFill>
                              <a:srgbClr val="000000"/>
                            </a:solidFill>
                            <a:round/>
                            <a:headEnd/>
                            <a:tailEnd/>
                          </a:ln>
                        </wps:spPr>
                        <wps:bodyPr rot="0" vert="horz" wrap="square" lIns="91440" tIns="45720" rIns="91440" bIns="45720" anchor="t" anchorCtr="0" upright="1">
                          <a:noAutofit/>
                        </wps:bodyPr>
                      </wps:wsp>
                      <wps:wsp>
                        <wps:cNvPr id="116" name="Freeform 11"/>
                        <wps:cNvSpPr>
                          <a:spLocks/>
                        </wps:cNvSpPr>
                        <wps:spPr bwMode="auto">
                          <a:xfrm rot="-263643">
                            <a:off x="3726" y="6567"/>
                            <a:ext cx="232" cy="982"/>
                          </a:xfrm>
                          <a:custGeom>
                            <a:avLst/>
                            <a:gdLst>
                              <a:gd name="T0" fmla="*/ 62 w 512"/>
                              <a:gd name="T1" fmla="*/ 2197 h 2298"/>
                              <a:gd name="T2" fmla="*/ 432 w 512"/>
                              <a:gd name="T3" fmla="*/ 2197 h 2298"/>
                              <a:gd name="T4" fmla="*/ 417 w 512"/>
                              <a:gd name="T5" fmla="*/ 1592 h 2298"/>
                              <a:gd name="T6" fmla="*/ 477 w 512"/>
                              <a:gd name="T7" fmla="*/ 257 h 2298"/>
                              <a:gd name="T8" fmla="*/ 207 w 512"/>
                              <a:gd name="T9" fmla="*/ 47 h 2298"/>
                              <a:gd name="T10" fmla="*/ 62 w 512"/>
                              <a:gd name="T11" fmla="*/ 362 h 2298"/>
                              <a:gd name="T12" fmla="*/ 62 w 512"/>
                              <a:gd name="T13" fmla="*/ 985 h 2298"/>
                              <a:gd name="T14" fmla="*/ 62 w 512"/>
                              <a:gd name="T15" fmla="*/ 1785 h 2298"/>
                              <a:gd name="T16" fmla="*/ 62 w 512"/>
                              <a:gd name="T17" fmla="*/ 2197 h 2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12" h="2298">
                                <a:moveTo>
                                  <a:pt x="62" y="2197"/>
                                </a:moveTo>
                                <a:cubicBezTo>
                                  <a:pt x="124" y="2266"/>
                                  <a:pt x="373" y="2298"/>
                                  <a:pt x="432" y="2197"/>
                                </a:cubicBezTo>
                                <a:cubicBezTo>
                                  <a:pt x="491" y="2096"/>
                                  <a:pt x="410" y="1915"/>
                                  <a:pt x="417" y="1592"/>
                                </a:cubicBezTo>
                                <a:cubicBezTo>
                                  <a:pt x="424" y="1269"/>
                                  <a:pt x="512" y="514"/>
                                  <a:pt x="477" y="257"/>
                                </a:cubicBezTo>
                                <a:cubicBezTo>
                                  <a:pt x="442" y="0"/>
                                  <a:pt x="276" y="30"/>
                                  <a:pt x="207" y="47"/>
                                </a:cubicBezTo>
                                <a:cubicBezTo>
                                  <a:pt x="138" y="64"/>
                                  <a:pt x="86" y="206"/>
                                  <a:pt x="62" y="362"/>
                                </a:cubicBezTo>
                                <a:cubicBezTo>
                                  <a:pt x="38" y="518"/>
                                  <a:pt x="62" y="748"/>
                                  <a:pt x="62" y="985"/>
                                </a:cubicBezTo>
                                <a:cubicBezTo>
                                  <a:pt x="62" y="1222"/>
                                  <a:pt x="62" y="1583"/>
                                  <a:pt x="62" y="1785"/>
                                </a:cubicBezTo>
                                <a:cubicBezTo>
                                  <a:pt x="62" y="1987"/>
                                  <a:pt x="0" y="2128"/>
                                  <a:pt x="62" y="2197"/>
                                </a:cubicBezTo>
                                <a:close/>
                              </a:path>
                            </a:pathLst>
                          </a:custGeom>
                          <a:solidFill>
                            <a:srgbClr val="A16A3D"/>
                          </a:solidFill>
                          <a:ln w="9525">
                            <a:solidFill>
                              <a:srgbClr val="000000"/>
                            </a:solidFill>
                            <a:round/>
                            <a:headEnd/>
                            <a:tailEnd/>
                          </a:ln>
                        </wps:spPr>
                        <wps:bodyPr rot="0" vert="horz" wrap="square" lIns="91440" tIns="45720" rIns="91440" bIns="45720" anchor="t" anchorCtr="0" upright="1">
                          <a:noAutofit/>
                        </wps:bodyPr>
                      </wps:wsp>
                      <wps:wsp>
                        <wps:cNvPr id="117" name="Freeform 12"/>
                        <wps:cNvSpPr>
                          <a:spLocks/>
                        </wps:cNvSpPr>
                        <wps:spPr bwMode="auto">
                          <a:xfrm rot="-263643">
                            <a:off x="4886" y="6478"/>
                            <a:ext cx="235" cy="988"/>
                          </a:xfrm>
                          <a:custGeom>
                            <a:avLst/>
                            <a:gdLst>
                              <a:gd name="T0" fmla="*/ 62 w 519"/>
                              <a:gd name="T1" fmla="*/ 2167 h 2312"/>
                              <a:gd name="T2" fmla="*/ 432 w 519"/>
                              <a:gd name="T3" fmla="*/ 2167 h 2312"/>
                              <a:gd name="T4" fmla="*/ 461 w 519"/>
                              <a:gd name="T5" fmla="*/ 1297 h 2312"/>
                              <a:gd name="T6" fmla="*/ 477 w 519"/>
                              <a:gd name="T7" fmla="*/ 227 h 2312"/>
                              <a:gd name="T8" fmla="*/ 207 w 519"/>
                              <a:gd name="T9" fmla="*/ 17 h 2312"/>
                              <a:gd name="T10" fmla="*/ 62 w 519"/>
                              <a:gd name="T11" fmla="*/ 332 h 2312"/>
                              <a:gd name="T12" fmla="*/ 62 w 519"/>
                              <a:gd name="T13" fmla="*/ 955 h 2312"/>
                              <a:gd name="T14" fmla="*/ 62 w 519"/>
                              <a:gd name="T15" fmla="*/ 1755 h 2312"/>
                              <a:gd name="T16" fmla="*/ 62 w 519"/>
                              <a:gd name="T17" fmla="*/ 2167 h 2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19" h="2312">
                                <a:moveTo>
                                  <a:pt x="62" y="2167"/>
                                </a:moveTo>
                                <a:cubicBezTo>
                                  <a:pt x="124" y="2236"/>
                                  <a:pt x="365" y="2312"/>
                                  <a:pt x="432" y="2167"/>
                                </a:cubicBezTo>
                                <a:cubicBezTo>
                                  <a:pt x="499" y="2022"/>
                                  <a:pt x="453" y="1620"/>
                                  <a:pt x="461" y="1297"/>
                                </a:cubicBezTo>
                                <a:cubicBezTo>
                                  <a:pt x="469" y="974"/>
                                  <a:pt x="519" y="440"/>
                                  <a:pt x="477" y="227"/>
                                </a:cubicBezTo>
                                <a:cubicBezTo>
                                  <a:pt x="435" y="14"/>
                                  <a:pt x="276" y="0"/>
                                  <a:pt x="207" y="17"/>
                                </a:cubicBezTo>
                                <a:cubicBezTo>
                                  <a:pt x="138" y="34"/>
                                  <a:pt x="86" y="176"/>
                                  <a:pt x="62" y="332"/>
                                </a:cubicBezTo>
                                <a:cubicBezTo>
                                  <a:pt x="38" y="488"/>
                                  <a:pt x="62" y="718"/>
                                  <a:pt x="62" y="955"/>
                                </a:cubicBezTo>
                                <a:cubicBezTo>
                                  <a:pt x="62" y="1192"/>
                                  <a:pt x="62" y="1553"/>
                                  <a:pt x="62" y="1755"/>
                                </a:cubicBezTo>
                                <a:cubicBezTo>
                                  <a:pt x="62" y="1957"/>
                                  <a:pt x="0" y="2098"/>
                                  <a:pt x="62" y="2167"/>
                                </a:cubicBezTo>
                                <a:close/>
                              </a:path>
                            </a:pathLst>
                          </a:custGeom>
                          <a:solidFill>
                            <a:srgbClr val="A16A3D"/>
                          </a:solidFill>
                          <a:ln w="9525">
                            <a:solidFill>
                              <a:srgbClr val="000000"/>
                            </a:solidFill>
                            <a:round/>
                            <a:headEnd/>
                            <a:tailEnd/>
                          </a:ln>
                        </wps:spPr>
                        <wps:bodyPr rot="0" vert="horz" wrap="square" lIns="91440" tIns="45720" rIns="91440" bIns="45720" anchor="t" anchorCtr="0" upright="1">
                          <a:noAutofit/>
                        </wps:bodyPr>
                      </wps:wsp>
                      <wps:wsp>
                        <wps:cNvPr id="118" name="Freeform 13"/>
                        <wps:cNvSpPr>
                          <a:spLocks/>
                        </wps:cNvSpPr>
                        <wps:spPr bwMode="auto">
                          <a:xfrm rot="-263643">
                            <a:off x="3872" y="6996"/>
                            <a:ext cx="1135" cy="517"/>
                          </a:xfrm>
                          <a:custGeom>
                            <a:avLst/>
                            <a:gdLst>
                              <a:gd name="T0" fmla="*/ 277 w 2504"/>
                              <a:gd name="T1" fmla="*/ 1127 h 1207"/>
                              <a:gd name="T2" fmla="*/ 2166 w 2504"/>
                              <a:gd name="T3" fmla="*/ 1114 h 1207"/>
                              <a:gd name="T4" fmla="*/ 2304 w 2504"/>
                              <a:gd name="T5" fmla="*/ 1114 h 1207"/>
                              <a:gd name="T6" fmla="*/ 2186 w 2504"/>
                              <a:gd name="T7" fmla="*/ 702 h 1207"/>
                              <a:gd name="T8" fmla="*/ 2139 w 2504"/>
                              <a:gd name="T9" fmla="*/ 614 h 1207"/>
                              <a:gd name="T10" fmla="*/ 1182 w 2504"/>
                              <a:gd name="T11" fmla="*/ 621 h 1207"/>
                              <a:gd name="T12" fmla="*/ 1122 w 2504"/>
                              <a:gd name="T13" fmla="*/ 606 h 1207"/>
                              <a:gd name="T14" fmla="*/ 1089 w 2504"/>
                              <a:gd name="T15" fmla="*/ 97 h 1207"/>
                              <a:gd name="T16" fmla="*/ 987 w 2504"/>
                              <a:gd name="T17" fmla="*/ 21 h 1207"/>
                              <a:gd name="T18" fmla="*/ 819 w 2504"/>
                              <a:gd name="T19" fmla="*/ 97 h 1207"/>
                              <a:gd name="T20" fmla="*/ 832 w 2504"/>
                              <a:gd name="T21" fmla="*/ 602 h 1207"/>
                              <a:gd name="T22" fmla="*/ 757 w 2504"/>
                              <a:gd name="T23" fmla="*/ 602 h 1207"/>
                              <a:gd name="T24" fmla="*/ 502 w 2504"/>
                              <a:gd name="T25" fmla="*/ 632 h 1207"/>
                              <a:gd name="T26" fmla="*/ 277 w 2504"/>
                              <a:gd name="T27" fmla="*/ 1127 h 1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504" h="1207">
                                <a:moveTo>
                                  <a:pt x="277" y="1127"/>
                                </a:moveTo>
                                <a:cubicBezTo>
                                  <a:pt x="554" y="1207"/>
                                  <a:pt x="1828" y="1116"/>
                                  <a:pt x="2166" y="1114"/>
                                </a:cubicBezTo>
                                <a:cubicBezTo>
                                  <a:pt x="2504" y="1112"/>
                                  <a:pt x="2301" y="1183"/>
                                  <a:pt x="2304" y="1114"/>
                                </a:cubicBezTo>
                                <a:cubicBezTo>
                                  <a:pt x="2307" y="1045"/>
                                  <a:pt x="2213" y="785"/>
                                  <a:pt x="2186" y="702"/>
                                </a:cubicBezTo>
                                <a:cubicBezTo>
                                  <a:pt x="2159" y="619"/>
                                  <a:pt x="2306" y="627"/>
                                  <a:pt x="2139" y="614"/>
                                </a:cubicBezTo>
                                <a:cubicBezTo>
                                  <a:pt x="1972" y="601"/>
                                  <a:pt x="1351" y="622"/>
                                  <a:pt x="1182" y="621"/>
                                </a:cubicBezTo>
                                <a:cubicBezTo>
                                  <a:pt x="1013" y="620"/>
                                  <a:pt x="1138" y="693"/>
                                  <a:pt x="1122" y="606"/>
                                </a:cubicBezTo>
                                <a:cubicBezTo>
                                  <a:pt x="1106" y="519"/>
                                  <a:pt x="1111" y="194"/>
                                  <a:pt x="1089" y="97"/>
                                </a:cubicBezTo>
                                <a:cubicBezTo>
                                  <a:pt x="1067" y="0"/>
                                  <a:pt x="1032" y="21"/>
                                  <a:pt x="987" y="21"/>
                                </a:cubicBezTo>
                                <a:cubicBezTo>
                                  <a:pt x="942" y="21"/>
                                  <a:pt x="845" y="0"/>
                                  <a:pt x="819" y="97"/>
                                </a:cubicBezTo>
                                <a:cubicBezTo>
                                  <a:pt x="793" y="194"/>
                                  <a:pt x="842" y="518"/>
                                  <a:pt x="832" y="602"/>
                                </a:cubicBezTo>
                                <a:cubicBezTo>
                                  <a:pt x="822" y="686"/>
                                  <a:pt x="812" y="597"/>
                                  <a:pt x="757" y="602"/>
                                </a:cubicBezTo>
                                <a:cubicBezTo>
                                  <a:pt x="702" y="607"/>
                                  <a:pt x="582" y="545"/>
                                  <a:pt x="502" y="632"/>
                                </a:cubicBezTo>
                                <a:cubicBezTo>
                                  <a:pt x="422" y="719"/>
                                  <a:pt x="0" y="1047"/>
                                  <a:pt x="277" y="1127"/>
                                </a:cubicBezTo>
                                <a:close/>
                              </a:path>
                            </a:pathLst>
                          </a:custGeom>
                          <a:solidFill>
                            <a:srgbClr val="E6D98E"/>
                          </a:solidFill>
                          <a:ln w="9525">
                            <a:solidFill>
                              <a:srgbClr val="000000"/>
                            </a:solidFill>
                            <a:round/>
                            <a:headEnd/>
                            <a:tailEnd/>
                          </a:ln>
                        </wps:spPr>
                        <wps:bodyPr rot="0" vert="horz" wrap="square" lIns="91440" tIns="45720" rIns="91440" bIns="45720" anchor="t" anchorCtr="0" upright="1">
                          <a:noAutofit/>
                        </wps:bodyPr>
                      </wps:wsp>
                      <wps:wsp>
                        <wps:cNvPr id="119" name="Freeform 14"/>
                        <wps:cNvSpPr>
                          <a:spLocks/>
                        </wps:cNvSpPr>
                        <wps:spPr bwMode="auto">
                          <a:xfrm rot="-263643">
                            <a:off x="4088" y="6709"/>
                            <a:ext cx="11" cy="602"/>
                          </a:xfrm>
                          <a:custGeom>
                            <a:avLst/>
                            <a:gdLst>
                              <a:gd name="T0" fmla="*/ 0 w 24"/>
                              <a:gd name="T1" fmla="*/ 0 h 1408"/>
                              <a:gd name="T2" fmla="*/ 24 w 24"/>
                              <a:gd name="T3" fmla="*/ 428 h 1408"/>
                              <a:gd name="T4" fmla="*/ 0 w 24"/>
                              <a:gd name="T5" fmla="*/ 1408 h 1408"/>
                            </a:gdLst>
                            <a:ahLst/>
                            <a:cxnLst>
                              <a:cxn ang="0">
                                <a:pos x="T0" y="T1"/>
                              </a:cxn>
                              <a:cxn ang="0">
                                <a:pos x="T2" y="T3"/>
                              </a:cxn>
                              <a:cxn ang="0">
                                <a:pos x="T4" y="T5"/>
                              </a:cxn>
                            </a:cxnLst>
                            <a:rect l="0" t="0" r="r" b="b"/>
                            <a:pathLst>
                              <a:path w="24" h="1408">
                                <a:moveTo>
                                  <a:pt x="0" y="0"/>
                                </a:moveTo>
                                <a:cubicBezTo>
                                  <a:pt x="12" y="96"/>
                                  <a:pt x="24" y="193"/>
                                  <a:pt x="24" y="428"/>
                                </a:cubicBezTo>
                                <a:cubicBezTo>
                                  <a:pt x="24" y="663"/>
                                  <a:pt x="12" y="1035"/>
                                  <a:pt x="0" y="14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15"/>
                        <wps:cNvSpPr>
                          <a:spLocks/>
                        </wps:cNvSpPr>
                        <wps:spPr bwMode="auto">
                          <a:xfrm rot="-263643">
                            <a:off x="4251" y="5842"/>
                            <a:ext cx="258" cy="1881"/>
                          </a:xfrm>
                          <a:custGeom>
                            <a:avLst/>
                            <a:gdLst>
                              <a:gd name="T0" fmla="*/ 414 w 570"/>
                              <a:gd name="T1" fmla="*/ 83 h 4398"/>
                              <a:gd name="T2" fmla="*/ 280 w 570"/>
                              <a:gd name="T3" fmla="*/ 8 h 4398"/>
                              <a:gd name="T4" fmla="*/ 177 w 570"/>
                              <a:gd name="T5" fmla="*/ 128 h 4398"/>
                              <a:gd name="T6" fmla="*/ 177 w 570"/>
                              <a:gd name="T7" fmla="*/ 235 h 4398"/>
                              <a:gd name="T8" fmla="*/ 42 w 570"/>
                              <a:gd name="T9" fmla="*/ 409 h 4398"/>
                              <a:gd name="T10" fmla="*/ 177 w 570"/>
                              <a:gd name="T11" fmla="*/ 546 h 4398"/>
                              <a:gd name="T12" fmla="*/ 57 w 570"/>
                              <a:gd name="T13" fmla="*/ 757 h 4398"/>
                              <a:gd name="T14" fmla="*/ 57 w 570"/>
                              <a:gd name="T15" fmla="*/ 1000 h 4398"/>
                              <a:gd name="T16" fmla="*/ 27 w 570"/>
                              <a:gd name="T17" fmla="*/ 1106 h 4398"/>
                              <a:gd name="T18" fmla="*/ 12 w 570"/>
                              <a:gd name="T19" fmla="*/ 1298 h 4398"/>
                              <a:gd name="T20" fmla="*/ 102 w 570"/>
                              <a:gd name="T21" fmla="*/ 1418 h 4398"/>
                              <a:gd name="T22" fmla="*/ 57 w 570"/>
                              <a:gd name="T23" fmla="*/ 1565 h 4398"/>
                              <a:gd name="T24" fmla="*/ 147 w 570"/>
                              <a:gd name="T25" fmla="*/ 1768 h 4398"/>
                              <a:gd name="T26" fmla="*/ 147 w 570"/>
                              <a:gd name="T27" fmla="*/ 3520 h 4398"/>
                              <a:gd name="T28" fmla="*/ 72 w 570"/>
                              <a:gd name="T29" fmla="*/ 3634 h 4398"/>
                              <a:gd name="T30" fmla="*/ 102 w 570"/>
                              <a:gd name="T31" fmla="*/ 3777 h 4398"/>
                              <a:gd name="T32" fmla="*/ 27 w 570"/>
                              <a:gd name="T33" fmla="*/ 3929 h 4398"/>
                              <a:gd name="T34" fmla="*/ 72 w 570"/>
                              <a:gd name="T35" fmla="*/ 4036 h 4398"/>
                              <a:gd name="T36" fmla="*/ 87 w 570"/>
                              <a:gd name="T37" fmla="*/ 4280 h 4398"/>
                              <a:gd name="T38" fmla="*/ 147 w 570"/>
                              <a:gd name="T39" fmla="*/ 4358 h 4398"/>
                              <a:gd name="T40" fmla="*/ 280 w 570"/>
                              <a:gd name="T41" fmla="*/ 4344 h 4398"/>
                              <a:gd name="T42" fmla="*/ 280 w 570"/>
                              <a:gd name="T43" fmla="*/ 4036 h 4398"/>
                              <a:gd name="T44" fmla="*/ 414 w 570"/>
                              <a:gd name="T45" fmla="*/ 3978 h 4398"/>
                              <a:gd name="T46" fmla="*/ 280 w 570"/>
                              <a:gd name="T47" fmla="*/ 3835 h 4398"/>
                              <a:gd name="T48" fmla="*/ 414 w 570"/>
                              <a:gd name="T49" fmla="*/ 3716 h 4398"/>
                              <a:gd name="T50" fmla="*/ 280 w 570"/>
                              <a:gd name="T51" fmla="*/ 3561 h 4398"/>
                              <a:gd name="T52" fmla="*/ 252 w 570"/>
                              <a:gd name="T53" fmla="*/ 1628 h 4398"/>
                              <a:gd name="T54" fmla="*/ 414 w 570"/>
                              <a:gd name="T55" fmla="*/ 1508 h 4398"/>
                              <a:gd name="T56" fmla="*/ 414 w 570"/>
                              <a:gd name="T57" fmla="*/ 1298 h 4398"/>
                              <a:gd name="T58" fmla="*/ 414 w 570"/>
                              <a:gd name="T59" fmla="*/ 1204 h 4398"/>
                              <a:gd name="T60" fmla="*/ 414 w 570"/>
                              <a:gd name="T61" fmla="*/ 1106 h 4398"/>
                              <a:gd name="T62" fmla="*/ 537 w 570"/>
                              <a:gd name="T63" fmla="*/ 1000 h 4398"/>
                              <a:gd name="T64" fmla="*/ 414 w 570"/>
                              <a:gd name="T65" fmla="*/ 664 h 4398"/>
                              <a:gd name="T66" fmla="*/ 522 w 570"/>
                              <a:gd name="T67" fmla="*/ 546 h 4398"/>
                              <a:gd name="T68" fmla="*/ 522 w 570"/>
                              <a:gd name="T69" fmla="*/ 398 h 4398"/>
                              <a:gd name="T70" fmla="*/ 567 w 570"/>
                              <a:gd name="T71" fmla="*/ 235 h 4398"/>
                              <a:gd name="T72" fmla="*/ 507 w 570"/>
                              <a:gd name="T73" fmla="*/ 38 h 4398"/>
                              <a:gd name="T74" fmla="*/ 280 w 570"/>
                              <a:gd name="T75" fmla="*/ 8 h 43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70" h="4398">
                                <a:moveTo>
                                  <a:pt x="414" y="83"/>
                                </a:moveTo>
                                <a:cubicBezTo>
                                  <a:pt x="366" y="42"/>
                                  <a:pt x="319" y="1"/>
                                  <a:pt x="280" y="8"/>
                                </a:cubicBezTo>
                                <a:cubicBezTo>
                                  <a:pt x="241" y="15"/>
                                  <a:pt x="194" y="90"/>
                                  <a:pt x="177" y="128"/>
                                </a:cubicBezTo>
                                <a:cubicBezTo>
                                  <a:pt x="160" y="166"/>
                                  <a:pt x="199" y="188"/>
                                  <a:pt x="177" y="235"/>
                                </a:cubicBezTo>
                                <a:cubicBezTo>
                                  <a:pt x="155" y="282"/>
                                  <a:pt x="42" y="357"/>
                                  <a:pt x="42" y="409"/>
                                </a:cubicBezTo>
                                <a:cubicBezTo>
                                  <a:pt x="42" y="461"/>
                                  <a:pt x="174" y="488"/>
                                  <a:pt x="177" y="546"/>
                                </a:cubicBezTo>
                                <a:cubicBezTo>
                                  <a:pt x="180" y="604"/>
                                  <a:pt x="77" y="681"/>
                                  <a:pt x="57" y="757"/>
                                </a:cubicBezTo>
                                <a:cubicBezTo>
                                  <a:pt x="37" y="833"/>
                                  <a:pt x="62" y="942"/>
                                  <a:pt x="57" y="1000"/>
                                </a:cubicBezTo>
                                <a:cubicBezTo>
                                  <a:pt x="52" y="1058"/>
                                  <a:pt x="34" y="1056"/>
                                  <a:pt x="27" y="1106"/>
                                </a:cubicBezTo>
                                <a:cubicBezTo>
                                  <a:pt x="20" y="1156"/>
                                  <a:pt x="0" y="1246"/>
                                  <a:pt x="12" y="1298"/>
                                </a:cubicBezTo>
                                <a:cubicBezTo>
                                  <a:pt x="24" y="1350"/>
                                  <a:pt x="95" y="1374"/>
                                  <a:pt x="102" y="1418"/>
                                </a:cubicBezTo>
                                <a:cubicBezTo>
                                  <a:pt x="109" y="1462"/>
                                  <a:pt x="50" y="1507"/>
                                  <a:pt x="57" y="1565"/>
                                </a:cubicBezTo>
                                <a:cubicBezTo>
                                  <a:pt x="64" y="1623"/>
                                  <a:pt x="132" y="1442"/>
                                  <a:pt x="147" y="1768"/>
                                </a:cubicBezTo>
                                <a:cubicBezTo>
                                  <a:pt x="162" y="2094"/>
                                  <a:pt x="159" y="3209"/>
                                  <a:pt x="147" y="3520"/>
                                </a:cubicBezTo>
                                <a:cubicBezTo>
                                  <a:pt x="135" y="3831"/>
                                  <a:pt x="79" y="3591"/>
                                  <a:pt x="72" y="3634"/>
                                </a:cubicBezTo>
                                <a:cubicBezTo>
                                  <a:pt x="65" y="3677"/>
                                  <a:pt x="109" y="3728"/>
                                  <a:pt x="102" y="3777"/>
                                </a:cubicBezTo>
                                <a:cubicBezTo>
                                  <a:pt x="95" y="3826"/>
                                  <a:pt x="32" y="3886"/>
                                  <a:pt x="27" y="3929"/>
                                </a:cubicBezTo>
                                <a:cubicBezTo>
                                  <a:pt x="22" y="3972"/>
                                  <a:pt x="62" y="3978"/>
                                  <a:pt x="72" y="4036"/>
                                </a:cubicBezTo>
                                <a:cubicBezTo>
                                  <a:pt x="82" y="4094"/>
                                  <a:pt x="74" y="4226"/>
                                  <a:pt x="87" y="4280"/>
                                </a:cubicBezTo>
                                <a:cubicBezTo>
                                  <a:pt x="100" y="4334"/>
                                  <a:pt x="115" y="4347"/>
                                  <a:pt x="147" y="4358"/>
                                </a:cubicBezTo>
                                <a:cubicBezTo>
                                  <a:pt x="179" y="4369"/>
                                  <a:pt x="258" y="4398"/>
                                  <a:pt x="280" y="4344"/>
                                </a:cubicBezTo>
                                <a:cubicBezTo>
                                  <a:pt x="302" y="4290"/>
                                  <a:pt x="258" y="4097"/>
                                  <a:pt x="280" y="4036"/>
                                </a:cubicBezTo>
                                <a:cubicBezTo>
                                  <a:pt x="302" y="3975"/>
                                  <a:pt x="414" y="4011"/>
                                  <a:pt x="414" y="3978"/>
                                </a:cubicBezTo>
                                <a:cubicBezTo>
                                  <a:pt x="414" y="3945"/>
                                  <a:pt x="280" y="3879"/>
                                  <a:pt x="280" y="3835"/>
                                </a:cubicBezTo>
                                <a:cubicBezTo>
                                  <a:pt x="280" y="3791"/>
                                  <a:pt x="414" y="3762"/>
                                  <a:pt x="414" y="3716"/>
                                </a:cubicBezTo>
                                <a:cubicBezTo>
                                  <a:pt x="414" y="3670"/>
                                  <a:pt x="307" y="3909"/>
                                  <a:pt x="280" y="3561"/>
                                </a:cubicBezTo>
                                <a:cubicBezTo>
                                  <a:pt x="253" y="3213"/>
                                  <a:pt x="230" y="1970"/>
                                  <a:pt x="252" y="1628"/>
                                </a:cubicBezTo>
                                <a:cubicBezTo>
                                  <a:pt x="274" y="1286"/>
                                  <a:pt x="387" y="1563"/>
                                  <a:pt x="414" y="1508"/>
                                </a:cubicBezTo>
                                <a:cubicBezTo>
                                  <a:pt x="441" y="1453"/>
                                  <a:pt x="414" y="1349"/>
                                  <a:pt x="414" y="1298"/>
                                </a:cubicBezTo>
                                <a:cubicBezTo>
                                  <a:pt x="414" y="1247"/>
                                  <a:pt x="414" y="1236"/>
                                  <a:pt x="414" y="1204"/>
                                </a:cubicBezTo>
                                <a:cubicBezTo>
                                  <a:pt x="414" y="1172"/>
                                  <a:pt x="394" y="1140"/>
                                  <a:pt x="414" y="1106"/>
                                </a:cubicBezTo>
                                <a:cubicBezTo>
                                  <a:pt x="434" y="1072"/>
                                  <a:pt x="537" y="1074"/>
                                  <a:pt x="537" y="1000"/>
                                </a:cubicBezTo>
                                <a:cubicBezTo>
                                  <a:pt x="537" y="926"/>
                                  <a:pt x="416" y="740"/>
                                  <a:pt x="414" y="664"/>
                                </a:cubicBezTo>
                                <a:cubicBezTo>
                                  <a:pt x="412" y="588"/>
                                  <a:pt x="504" y="590"/>
                                  <a:pt x="522" y="546"/>
                                </a:cubicBezTo>
                                <a:cubicBezTo>
                                  <a:pt x="540" y="502"/>
                                  <a:pt x="515" y="450"/>
                                  <a:pt x="522" y="398"/>
                                </a:cubicBezTo>
                                <a:cubicBezTo>
                                  <a:pt x="529" y="346"/>
                                  <a:pt x="570" y="295"/>
                                  <a:pt x="567" y="235"/>
                                </a:cubicBezTo>
                                <a:cubicBezTo>
                                  <a:pt x="564" y="175"/>
                                  <a:pt x="555" y="76"/>
                                  <a:pt x="507" y="38"/>
                                </a:cubicBezTo>
                                <a:cubicBezTo>
                                  <a:pt x="459" y="0"/>
                                  <a:pt x="318" y="8"/>
                                  <a:pt x="280" y="8"/>
                                </a:cubicBezTo>
                              </a:path>
                            </a:pathLst>
                          </a:custGeom>
                          <a:solidFill>
                            <a:schemeClr val="bg2">
                              <a:lumMod val="75000"/>
                              <a:lumOff val="0"/>
                            </a:schemeClr>
                          </a:solidFill>
                          <a:ln w="9525">
                            <a:solidFill>
                              <a:srgbClr val="000000"/>
                            </a:solidFill>
                            <a:round/>
                            <a:headEnd/>
                            <a:tailEnd/>
                          </a:ln>
                        </wps:spPr>
                        <wps:bodyPr rot="0" vert="horz" wrap="square" lIns="91440" tIns="45720" rIns="91440" bIns="45720" anchor="t" anchorCtr="0" upright="1">
                          <a:noAutofit/>
                        </wps:bodyPr>
                      </wps:wsp>
                      <wps:wsp>
                        <wps:cNvPr id="121" name="Freeform 16"/>
                        <wps:cNvSpPr>
                          <a:spLocks/>
                        </wps:cNvSpPr>
                        <wps:spPr bwMode="auto">
                          <a:xfrm rot="4555956">
                            <a:off x="4317" y="5935"/>
                            <a:ext cx="140" cy="81"/>
                          </a:xfrm>
                          <a:custGeom>
                            <a:avLst/>
                            <a:gdLst>
                              <a:gd name="T0" fmla="*/ 424 w 499"/>
                              <a:gd name="T1" fmla="*/ 127 h 369"/>
                              <a:gd name="T2" fmla="*/ 300 w 499"/>
                              <a:gd name="T3" fmla="*/ 46 h 369"/>
                              <a:gd name="T4" fmla="*/ 62 w 499"/>
                              <a:gd name="T5" fmla="*/ 46 h 369"/>
                              <a:gd name="T6" fmla="*/ 62 w 499"/>
                              <a:gd name="T7" fmla="*/ 323 h 369"/>
                              <a:gd name="T8" fmla="*/ 437 w 499"/>
                              <a:gd name="T9" fmla="*/ 323 h 369"/>
                              <a:gd name="T10" fmla="*/ 424 w 499"/>
                              <a:gd name="T11" fmla="*/ 127 h 369"/>
                            </a:gdLst>
                            <a:ahLst/>
                            <a:cxnLst>
                              <a:cxn ang="0">
                                <a:pos x="T0" y="T1"/>
                              </a:cxn>
                              <a:cxn ang="0">
                                <a:pos x="T2" y="T3"/>
                              </a:cxn>
                              <a:cxn ang="0">
                                <a:pos x="T4" y="T5"/>
                              </a:cxn>
                              <a:cxn ang="0">
                                <a:pos x="T6" y="T7"/>
                              </a:cxn>
                              <a:cxn ang="0">
                                <a:pos x="T8" y="T9"/>
                              </a:cxn>
                              <a:cxn ang="0">
                                <a:pos x="T10" y="T11"/>
                              </a:cxn>
                            </a:cxnLst>
                            <a:rect l="0" t="0" r="r" b="b"/>
                            <a:pathLst>
                              <a:path w="499" h="369">
                                <a:moveTo>
                                  <a:pt x="424" y="127"/>
                                </a:moveTo>
                                <a:cubicBezTo>
                                  <a:pt x="401" y="81"/>
                                  <a:pt x="360" y="59"/>
                                  <a:pt x="300" y="46"/>
                                </a:cubicBezTo>
                                <a:cubicBezTo>
                                  <a:pt x="240" y="33"/>
                                  <a:pt x="102" y="0"/>
                                  <a:pt x="62" y="46"/>
                                </a:cubicBezTo>
                                <a:cubicBezTo>
                                  <a:pt x="22" y="92"/>
                                  <a:pt x="0" y="277"/>
                                  <a:pt x="62" y="323"/>
                                </a:cubicBezTo>
                                <a:cubicBezTo>
                                  <a:pt x="124" y="369"/>
                                  <a:pt x="375" y="354"/>
                                  <a:pt x="437" y="323"/>
                                </a:cubicBezTo>
                                <a:cubicBezTo>
                                  <a:pt x="499" y="292"/>
                                  <a:pt x="447" y="173"/>
                                  <a:pt x="424" y="12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2" name="Freeform 17"/>
                        <wps:cNvSpPr>
                          <a:spLocks/>
                        </wps:cNvSpPr>
                        <wps:spPr bwMode="auto">
                          <a:xfrm rot="-27498605">
                            <a:off x="4236" y="5941"/>
                            <a:ext cx="140" cy="81"/>
                          </a:xfrm>
                          <a:custGeom>
                            <a:avLst/>
                            <a:gdLst>
                              <a:gd name="T0" fmla="*/ 424 w 499"/>
                              <a:gd name="T1" fmla="*/ 127 h 369"/>
                              <a:gd name="T2" fmla="*/ 300 w 499"/>
                              <a:gd name="T3" fmla="*/ 46 h 369"/>
                              <a:gd name="T4" fmla="*/ 62 w 499"/>
                              <a:gd name="T5" fmla="*/ 46 h 369"/>
                              <a:gd name="T6" fmla="*/ 62 w 499"/>
                              <a:gd name="T7" fmla="*/ 323 h 369"/>
                              <a:gd name="T8" fmla="*/ 437 w 499"/>
                              <a:gd name="T9" fmla="*/ 323 h 369"/>
                              <a:gd name="T10" fmla="*/ 424 w 499"/>
                              <a:gd name="T11" fmla="*/ 127 h 369"/>
                            </a:gdLst>
                            <a:ahLst/>
                            <a:cxnLst>
                              <a:cxn ang="0">
                                <a:pos x="T0" y="T1"/>
                              </a:cxn>
                              <a:cxn ang="0">
                                <a:pos x="T2" y="T3"/>
                              </a:cxn>
                              <a:cxn ang="0">
                                <a:pos x="T4" y="T5"/>
                              </a:cxn>
                              <a:cxn ang="0">
                                <a:pos x="T6" y="T7"/>
                              </a:cxn>
                              <a:cxn ang="0">
                                <a:pos x="T8" y="T9"/>
                              </a:cxn>
                              <a:cxn ang="0">
                                <a:pos x="T10" y="T11"/>
                              </a:cxn>
                            </a:cxnLst>
                            <a:rect l="0" t="0" r="r" b="b"/>
                            <a:pathLst>
                              <a:path w="499" h="369">
                                <a:moveTo>
                                  <a:pt x="424" y="127"/>
                                </a:moveTo>
                                <a:cubicBezTo>
                                  <a:pt x="401" y="81"/>
                                  <a:pt x="360" y="59"/>
                                  <a:pt x="300" y="46"/>
                                </a:cubicBezTo>
                                <a:cubicBezTo>
                                  <a:pt x="240" y="33"/>
                                  <a:pt x="102" y="0"/>
                                  <a:pt x="62" y="46"/>
                                </a:cubicBezTo>
                                <a:cubicBezTo>
                                  <a:pt x="22" y="92"/>
                                  <a:pt x="0" y="277"/>
                                  <a:pt x="62" y="323"/>
                                </a:cubicBezTo>
                                <a:cubicBezTo>
                                  <a:pt x="124" y="369"/>
                                  <a:pt x="375" y="354"/>
                                  <a:pt x="437" y="323"/>
                                </a:cubicBezTo>
                                <a:cubicBezTo>
                                  <a:pt x="499" y="292"/>
                                  <a:pt x="447" y="173"/>
                                  <a:pt x="424" y="12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3" name="Freeform 18"/>
                        <wps:cNvSpPr>
                          <a:spLocks/>
                        </wps:cNvSpPr>
                        <wps:spPr bwMode="auto">
                          <a:xfrm rot="-263643">
                            <a:off x="4209" y="5989"/>
                            <a:ext cx="245" cy="139"/>
                          </a:xfrm>
                          <a:custGeom>
                            <a:avLst/>
                            <a:gdLst>
                              <a:gd name="T0" fmla="*/ 348 w 541"/>
                              <a:gd name="T1" fmla="*/ 151 h 324"/>
                              <a:gd name="T2" fmla="*/ 243 w 541"/>
                              <a:gd name="T3" fmla="*/ 121 h 324"/>
                              <a:gd name="T4" fmla="*/ 70 w 541"/>
                              <a:gd name="T5" fmla="*/ 4 h 324"/>
                              <a:gd name="T6" fmla="*/ 35 w 541"/>
                              <a:gd name="T7" fmla="*/ 146 h 324"/>
                              <a:gd name="T8" fmla="*/ 70 w 541"/>
                              <a:gd name="T9" fmla="*/ 286 h 324"/>
                              <a:gd name="T10" fmla="*/ 456 w 541"/>
                              <a:gd name="T11" fmla="*/ 301 h 324"/>
                              <a:gd name="T12" fmla="*/ 534 w 541"/>
                              <a:gd name="T13" fmla="*/ 146 h 324"/>
                              <a:gd name="T14" fmla="*/ 501 w 541"/>
                              <a:gd name="T15" fmla="*/ 53 h 324"/>
                              <a:gd name="T16" fmla="*/ 348 w 541"/>
                              <a:gd name="T17" fmla="*/ 151 h 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1" h="324">
                                <a:moveTo>
                                  <a:pt x="348" y="151"/>
                                </a:moveTo>
                                <a:cubicBezTo>
                                  <a:pt x="305" y="162"/>
                                  <a:pt x="289" y="145"/>
                                  <a:pt x="243" y="121"/>
                                </a:cubicBezTo>
                                <a:cubicBezTo>
                                  <a:pt x="197" y="97"/>
                                  <a:pt x="105" y="0"/>
                                  <a:pt x="70" y="4"/>
                                </a:cubicBezTo>
                                <a:cubicBezTo>
                                  <a:pt x="35" y="8"/>
                                  <a:pt x="35" y="99"/>
                                  <a:pt x="35" y="146"/>
                                </a:cubicBezTo>
                                <a:cubicBezTo>
                                  <a:pt x="35" y="193"/>
                                  <a:pt x="0" y="260"/>
                                  <a:pt x="70" y="286"/>
                                </a:cubicBezTo>
                                <a:cubicBezTo>
                                  <a:pt x="140" y="312"/>
                                  <a:pt x="379" y="324"/>
                                  <a:pt x="456" y="301"/>
                                </a:cubicBezTo>
                                <a:cubicBezTo>
                                  <a:pt x="533" y="278"/>
                                  <a:pt x="527" y="187"/>
                                  <a:pt x="534" y="146"/>
                                </a:cubicBezTo>
                                <a:cubicBezTo>
                                  <a:pt x="541" y="105"/>
                                  <a:pt x="532" y="52"/>
                                  <a:pt x="501" y="53"/>
                                </a:cubicBezTo>
                                <a:cubicBezTo>
                                  <a:pt x="470" y="54"/>
                                  <a:pt x="391" y="140"/>
                                  <a:pt x="348" y="151"/>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4" name="Freeform 19"/>
                        <wps:cNvSpPr>
                          <a:spLocks/>
                        </wps:cNvSpPr>
                        <wps:spPr bwMode="auto">
                          <a:xfrm rot="-263643">
                            <a:off x="4244" y="6050"/>
                            <a:ext cx="190" cy="40"/>
                          </a:xfrm>
                          <a:custGeom>
                            <a:avLst/>
                            <a:gdLst>
                              <a:gd name="T0" fmla="*/ 0 w 420"/>
                              <a:gd name="T1" fmla="*/ 0 h 95"/>
                              <a:gd name="T2" fmla="*/ 188 w 420"/>
                              <a:gd name="T3" fmla="*/ 88 h 95"/>
                              <a:gd name="T4" fmla="*/ 420 w 420"/>
                              <a:gd name="T5" fmla="*/ 45 h 95"/>
                            </a:gdLst>
                            <a:ahLst/>
                            <a:cxnLst>
                              <a:cxn ang="0">
                                <a:pos x="T0" y="T1"/>
                              </a:cxn>
                              <a:cxn ang="0">
                                <a:pos x="T2" y="T3"/>
                              </a:cxn>
                              <a:cxn ang="0">
                                <a:pos x="T4" y="T5"/>
                              </a:cxn>
                            </a:cxnLst>
                            <a:rect l="0" t="0" r="r" b="b"/>
                            <a:pathLst>
                              <a:path w="420" h="95">
                                <a:moveTo>
                                  <a:pt x="0" y="0"/>
                                </a:moveTo>
                                <a:cubicBezTo>
                                  <a:pt x="31" y="15"/>
                                  <a:pt x="118" y="81"/>
                                  <a:pt x="188" y="88"/>
                                </a:cubicBezTo>
                                <a:cubicBezTo>
                                  <a:pt x="258" y="95"/>
                                  <a:pt x="372" y="54"/>
                                  <a:pt x="420" y="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20"/>
                        <wps:cNvSpPr>
                          <a:spLocks/>
                        </wps:cNvSpPr>
                        <wps:spPr bwMode="auto">
                          <a:xfrm rot="-263643">
                            <a:off x="4207" y="6123"/>
                            <a:ext cx="121" cy="174"/>
                          </a:xfrm>
                          <a:custGeom>
                            <a:avLst/>
                            <a:gdLst>
                              <a:gd name="T0" fmla="*/ 161 w 269"/>
                              <a:gd name="T1" fmla="*/ 13 h 406"/>
                              <a:gd name="T2" fmla="*/ 20 w 269"/>
                              <a:gd name="T3" fmla="*/ 74 h 406"/>
                              <a:gd name="T4" fmla="*/ 41 w 269"/>
                              <a:gd name="T5" fmla="*/ 266 h 406"/>
                              <a:gd name="T6" fmla="*/ 249 w 269"/>
                              <a:gd name="T7" fmla="*/ 406 h 406"/>
                              <a:gd name="T8" fmla="*/ 161 w 269"/>
                              <a:gd name="T9" fmla="*/ 266 h 406"/>
                              <a:gd name="T10" fmla="*/ 185 w 269"/>
                              <a:gd name="T11" fmla="*/ 183 h 406"/>
                              <a:gd name="T12" fmla="*/ 161 w 269"/>
                              <a:gd name="T13" fmla="*/ 13 h 406"/>
                            </a:gdLst>
                            <a:ahLst/>
                            <a:cxnLst>
                              <a:cxn ang="0">
                                <a:pos x="T0" y="T1"/>
                              </a:cxn>
                              <a:cxn ang="0">
                                <a:pos x="T2" y="T3"/>
                              </a:cxn>
                              <a:cxn ang="0">
                                <a:pos x="T4" y="T5"/>
                              </a:cxn>
                              <a:cxn ang="0">
                                <a:pos x="T6" y="T7"/>
                              </a:cxn>
                              <a:cxn ang="0">
                                <a:pos x="T8" y="T9"/>
                              </a:cxn>
                              <a:cxn ang="0">
                                <a:pos x="T10" y="T11"/>
                              </a:cxn>
                              <a:cxn ang="0">
                                <a:pos x="T12" y="T13"/>
                              </a:cxn>
                            </a:cxnLst>
                            <a:rect l="0" t="0" r="r" b="b"/>
                            <a:pathLst>
                              <a:path w="269" h="406">
                                <a:moveTo>
                                  <a:pt x="161" y="13"/>
                                </a:moveTo>
                                <a:cubicBezTo>
                                  <a:pt x="149" y="0"/>
                                  <a:pt x="39" y="32"/>
                                  <a:pt x="20" y="74"/>
                                </a:cubicBezTo>
                                <a:cubicBezTo>
                                  <a:pt x="0" y="115"/>
                                  <a:pt x="2" y="210"/>
                                  <a:pt x="41" y="266"/>
                                </a:cubicBezTo>
                                <a:cubicBezTo>
                                  <a:pt x="79" y="322"/>
                                  <a:pt x="230" y="406"/>
                                  <a:pt x="249" y="406"/>
                                </a:cubicBezTo>
                                <a:cubicBezTo>
                                  <a:pt x="269" y="406"/>
                                  <a:pt x="172" y="303"/>
                                  <a:pt x="161" y="266"/>
                                </a:cubicBezTo>
                                <a:cubicBezTo>
                                  <a:pt x="150" y="229"/>
                                  <a:pt x="185" y="225"/>
                                  <a:pt x="185" y="183"/>
                                </a:cubicBezTo>
                                <a:cubicBezTo>
                                  <a:pt x="185" y="141"/>
                                  <a:pt x="166" y="48"/>
                                  <a:pt x="161" y="13"/>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 name="Freeform 21"/>
                        <wps:cNvSpPr>
                          <a:spLocks/>
                        </wps:cNvSpPr>
                        <wps:spPr bwMode="auto">
                          <a:xfrm rot="21336357" flipH="1">
                            <a:off x="4328" y="6112"/>
                            <a:ext cx="147" cy="175"/>
                          </a:xfrm>
                          <a:custGeom>
                            <a:avLst/>
                            <a:gdLst>
                              <a:gd name="T0" fmla="*/ 161 w 269"/>
                              <a:gd name="T1" fmla="*/ 13 h 406"/>
                              <a:gd name="T2" fmla="*/ 20 w 269"/>
                              <a:gd name="T3" fmla="*/ 74 h 406"/>
                              <a:gd name="T4" fmla="*/ 41 w 269"/>
                              <a:gd name="T5" fmla="*/ 266 h 406"/>
                              <a:gd name="T6" fmla="*/ 249 w 269"/>
                              <a:gd name="T7" fmla="*/ 406 h 406"/>
                              <a:gd name="T8" fmla="*/ 161 w 269"/>
                              <a:gd name="T9" fmla="*/ 266 h 406"/>
                              <a:gd name="T10" fmla="*/ 185 w 269"/>
                              <a:gd name="T11" fmla="*/ 183 h 406"/>
                              <a:gd name="T12" fmla="*/ 161 w 269"/>
                              <a:gd name="T13" fmla="*/ 13 h 406"/>
                            </a:gdLst>
                            <a:ahLst/>
                            <a:cxnLst>
                              <a:cxn ang="0">
                                <a:pos x="T0" y="T1"/>
                              </a:cxn>
                              <a:cxn ang="0">
                                <a:pos x="T2" y="T3"/>
                              </a:cxn>
                              <a:cxn ang="0">
                                <a:pos x="T4" y="T5"/>
                              </a:cxn>
                              <a:cxn ang="0">
                                <a:pos x="T6" y="T7"/>
                              </a:cxn>
                              <a:cxn ang="0">
                                <a:pos x="T8" y="T9"/>
                              </a:cxn>
                              <a:cxn ang="0">
                                <a:pos x="T10" y="T11"/>
                              </a:cxn>
                              <a:cxn ang="0">
                                <a:pos x="T12" y="T13"/>
                              </a:cxn>
                            </a:cxnLst>
                            <a:rect l="0" t="0" r="r" b="b"/>
                            <a:pathLst>
                              <a:path w="269" h="406">
                                <a:moveTo>
                                  <a:pt x="161" y="13"/>
                                </a:moveTo>
                                <a:cubicBezTo>
                                  <a:pt x="149" y="0"/>
                                  <a:pt x="39" y="32"/>
                                  <a:pt x="20" y="74"/>
                                </a:cubicBezTo>
                                <a:cubicBezTo>
                                  <a:pt x="0" y="115"/>
                                  <a:pt x="2" y="210"/>
                                  <a:pt x="41" y="266"/>
                                </a:cubicBezTo>
                                <a:cubicBezTo>
                                  <a:pt x="79" y="322"/>
                                  <a:pt x="230" y="406"/>
                                  <a:pt x="249" y="406"/>
                                </a:cubicBezTo>
                                <a:cubicBezTo>
                                  <a:pt x="269" y="406"/>
                                  <a:pt x="172" y="303"/>
                                  <a:pt x="161" y="266"/>
                                </a:cubicBezTo>
                                <a:cubicBezTo>
                                  <a:pt x="150" y="229"/>
                                  <a:pt x="185" y="225"/>
                                  <a:pt x="185" y="183"/>
                                </a:cubicBezTo>
                                <a:cubicBezTo>
                                  <a:pt x="185" y="141"/>
                                  <a:pt x="166" y="48"/>
                                  <a:pt x="161" y="13"/>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27" name="Group 22"/>
                        <wpg:cNvGrpSpPr>
                          <a:grpSpLocks/>
                        </wpg:cNvGrpSpPr>
                        <wpg:grpSpPr bwMode="auto">
                          <a:xfrm rot="-263643">
                            <a:off x="4206" y="6292"/>
                            <a:ext cx="267" cy="254"/>
                            <a:chOff x="3582" y="6514"/>
                            <a:chExt cx="588" cy="595"/>
                          </a:xfrm>
                        </wpg:grpSpPr>
                        <wps:wsp>
                          <wps:cNvPr id="128" name="Freeform 23"/>
                          <wps:cNvSpPr>
                            <a:spLocks/>
                          </wps:cNvSpPr>
                          <wps:spPr bwMode="auto">
                            <a:xfrm>
                              <a:off x="3591" y="6514"/>
                              <a:ext cx="254" cy="251"/>
                            </a:xfrm>
                            <a:custGeom>
                              <a:avLst/>
                              <a:gdLst>
                                <a:gd name="T0" fmla="*/ 506 w 562"/>
                                <a:gd name="T1" fmla="*/ 426 h 493"/>
                                <a:gd name="T2" fmla="*/ 534 w 562"/>
                                <a:gd name="T3" fmla="*/ 175 h 493"/>
                                <a:gd name="T4" fmla="*/ 459 w 562"/>
                                <a:gd name="T5" fmla="*/ 25 h 493"/>
                                <a:gd name="T6" fmla="*/ 204 w 562"/>
                                <a:gd name="T7" fmla="*/ 25 h 493"/>
                                <a:gd name="T8" fmla="*/ 54 w 562"/>
                                <a:gd name="T9" fmla="*/ 175 h 493"/>
                                <a:gd name="T10" fmla="*/ 24 w 562"/>
                                <a:gd name="T11" fmla="*/ 445 h 493"/>
                                <a:gd name="T12" fmla="*/ 199 w 562"/>
                                <a:gd name="T13" fmla="*/ 464 h 493"/>
                                <a:gd name="T14" fmla="*/ 506 w 562"/>
                                <a:gd name="T15" fmla="*/ 426 h 49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62" h="493">
                                  <a:moveTo>
                                    <a:pt x="506" y="426"/>
                                  </a:moveTo>
                                  <a:cubicBezTo>
                                    <a:pt x="562" y="378"/>
                                    <a:pt x="542" y="242"/>
                                    <a:pt x="534" y="175"/>
                                  </a:cubicBezTo>
                                  <a:cubicBezTo>
                                    <a:pt x="526" y="108"/>
                                    <a:pt x="514" y="50"/>
                                    <a:pt x="459" y="25"/>
                                  </a:cubicBezTo>
                                  <a:cubicBezTo>
                                    <a:pt x="404" y="0"/>
                                    <a:pt x="272" y="0"/>
                                    <a:pt x="204" y="25"/>
                                  </a:cubicBezTo>
                                  <a:cubicBezTo>
                                    <a:pt x="136" y="50"/>
                                    <a:pt x="84" y="105"/>
                                    <a:pt x="54" y="175"/>
                                  </a:cubicBezTo>
                                  <a:cubicBezTo>
                                    <a:pt x="24" y="245"/>
                                    <a:pt x="0" y="397"/>
                                    <a:pt x="24" y="445"/>
                                  </a:cubicBezTo>
                                  <a:cubicBezTo>
                                    <a:pt x="48" y="493"/>
                                    <a:pt x="119" y="467"/>
                                    <a:pt x="199" y="464"/>
                                  </a:cubicBezTo>
                                  <a:cubicBezTo>
                                    <a:pt x="279" y="461"/>
                                    <a:pt x="436" y="482"/>
                                    <a:pt x="506" y="426"/>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9" name="Freeform 24"/>
                          <wps:cNvSpPr>
                            <a:spLocks/>
                          </wps:cNvSpPr>
                          <wps:spPr bwMode="auto">
                            <a:xfrm flipH="1">
                              <a:off x="3845" y="6515"/>
                              <a:ext cx="250" cy="250"/>
                            </a:xfrm>
                            <a:custGeom>
                              <a:avLst/>
                              <a:gdLst>
                                <a:gd name="T0" fmla="*/ 506 w 562"/>
                                <a:gd name="T1" fmla="*/ 426 h 493"/>
                                <a:gd name="T2" fmla="*/ 534 w 562"/>
                                <a:gd name="T3" fmla="*/ 175 h 493"/>
                                <a:gd name="T4" fmla="*/ 459 w 562"/>
                                <a:gd name="T5" fmla="*/ 25 h 493"/>
                                <a:gd name="T6" fmla="*/ 204 w 562"/>
                                <a:gd name="T7" fmla="*/ 25 h 493"/>
                                <a:gd name="T8" fmla="*/ 54 w 562"/>
                                <a:gd name="T9" fmla="*/ 175 h 493"/>
                                <a:gd name="T10" fmla="*/ 24 w 562"/>
                                <a:gd name="T11" fmla="*/ 445 h 493"/>
                                <a:gd name="T12" fmla="*/ 199 w 562"/>
                                <a:gd name="T13" fmla="*/ 464 h 493"/>
                                <a:gd name="T14" fmla="*/ 506 w 562"/>
                                <a:gd name="T15" fmla="*/ 426 h 49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62" h="493">
                                  <a:moveTo>
                                    <a:pt x="506" y="426"/>
                                  </a:moveTo>
                                  <a:cubicBezTo>
                                    <a:pt x="562" y="378"/>
                                    <a:pt x="542" y="242"/>
                                    <a:pt x="534" y="175"/>
                                  </a:cubicBezTo>
                                  <a:cubicBezTo>
                                    <a:pt x="526" y="108"/>
                                    <a:pt x="514" y="50"/>
                                    <a:pt x="459" y="25"/>
                                  </a:cubicBezTo>
                                  <a:cubicBezTo>
                                    <a:pt x="404" y="0"/>
                                    <a:pt x="272" y="0"/>
                                    <a:pt x="204" y="25"/>
                                  </a:cubicBezTo>
                                  <a:cubicBezTo>
                                    <a:pt x="136" y="50"/>
                                    <a:pt x="84" y="105"/>
                                    <a:pt x="54" y="175"/>
                                  </a:cubicBezTo>
                                  <a:cubicBezTo>
                                    <a:pt x="24" y="245"/>
                                    <a:pt x="0" y="397"/>
                                    <a:pt x="24" y="445"/>
                                  </a:cubicBezTo>
                                  <a:cubicBezTo>
                                    <a:pt x="48" y="493"/>
                                    <a:pt x="119" y="467"/>
                                    <a:pt x="199" y="464"/>
                                  </a:cubicBezTo>
                                  <a:cubicBezTo>
                                    <a:pt x="279" y="461"/>
                                    <a:pt x="436" y="482"/>
                                    <a:pt x="506" y="426"/>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30" name="Group 25"/>
                          <wpg:cNvGrpSpPr>
                            <a:grpSpLocks/>
                          </wpg:cNvGrpSpPr>
                          <wpg:grpSpPr bwMode="auto">
                            <a:xfrm>
                              <a:off x="3582" y="6765"/>
                              <a:ext cx="588" cy="344"/>
                              <a:chOff x="7514" y="6671"/>
                              <a:chExt cx="723" cy="344"/>
                            </a:xfrm>
                          </wpg:grpSpPr>
                          <wps:wsp>
                            <wps:cNvPr id="131" name="Freeform 26"/>
                            <wps:cNvSpPr>
                              <a:spLocks/>
                            </wps:cNvSpPr>
                            <wps:spPr bwMode="auto">
                              <a:xfrm>
                                <a:off x="7514" y="6671"/>
                                <a:ext cx="723" cy="344"/>
                              </a:xfrm>
                              <a:custGeom>
                                <a:avLst/>
                                <a:gdLst>
                                  <a:gd name="T0" fmla="*/ 723 w 775"/>
                                  <a:gd name="T1" fmla="*/ 349 h 389"/>
                                  <a:gd name="T2" fmla="*/ 735 w 775"/>
                                  <a:gd name="T3" fmla="*/ 139 h 389"/>
                                  <a:gd name="T4" fmla="*/ 570 w 775"/>
                                  <a:gd name="T5" fmla="*/ 8 h 389"/>
                                  <a:gd name="T6" fmla="*/ 376 w 775"/>
                                  <a:gd name="T7" fmla="*/ 184 h 389"/>
                                  <a:gd name="T8" fmla="*/ 305 w 775"/>
                                  <a:gd name="T9" fmla="*/ 45 h 389"/>
                                  <a:gd name="T10" fmla="*/ 178 w 775"/>
                                  <a:gd name="T11" fmla="*/ 45 h 389"/>
                                  <a:gd name="T12" fmla="*/ 15 w 775"/>
                                  <a:gd name="T13" fmla="*/ 139 h 389"/>
                                  <a:gd name="T14" fmla="*/ 90 w 775"/>
                                  <a:gd name="T15" fmla="*/ 349 h 389"/>
                                  <a:gd name="T16" fmla="*/ 421 w 775"/>
                                  <a:gd name="T17" fmla="*/ 379 h 389"/>
                                  <a:gd name="T18" fmla="*/ 723 w 775"/>
                                  <a:gd name="T19" fmla="*/ 349 h 3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75" h="389">
                                    <a:moveTo>
                                      <a:pt x="723" y="349"/>
                                    </a:moveTo>
                                    <a:cubicBezTo>
                                      <a:pt x="775" y="309"/>
                                      <a:pt x="760" y="196"/>
                                      <a:pt x="735" y="139"/>
                                    </a:cubicBezTo>
                                    <a:cubicBezTo>
                                      <a:pt x="710" y="82"/>
                                      <a:pt x="630" y="0"/>
                                      <a:pt x="570" y="8"/>
                                    </a:cubicBezTo>
                                    <a:cubicBezTo>
                                      <a:pt x="510" y="16"/>
                                      <a:pt x="420" y="178"/>
                                      <a:pt x="376" y="184"/>
                                    </a:cubicBezTo>
                                    <a:cubicBezTo>
                                      <a:pt x="332" y="190"/>
                                      <a:pt x="338" y="68"/>
                                      <a:pt x="305" y="45"/>
                                    </a:cubicBezTo>
                                    <a:cubicBezTo>
                                      <a:pt x="272" y="22"/>
                                      <a:pt x="226" y="29"/>
                                      <a:pt x="178" y="45"/>
                                    </a:cubicBezTo>
                                    <a:cubicBezTo>
                                      <a:pt x="130" y="61"/>
                                      <a:pt x="30" y="88"/>
                                      <a:pt x="15" y="139"/>
                                    </a:cubicBezTo>
                                    <a:cubicBezTo>
                                      <a:pt x="0" y="190"/>
                                      <a:pt x="22" y="309"/>
                                      <a:pt x="90" y="349"/>
                                    </a:cubicBezTo>
                                    <a:cubicBezTo>
                                      <a:pt x="158" y="389"/>
                                      <a:pt x="316" y="379"/>
                                      <a:pt x="421" y="379"/>
                                    </a:cubicBezTo>
                                    <a:cubicBezTo>
                                      <a:pt x="526" y="379"/>
                                      <a:pt x="671" y="389"/>
                                      <a:pt x="723" y="349"/>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 name="Freeform 27"/>
                            <wps:cNvSpPr>
                              <a:spLocks/>
                            </wps:cNvSpPr>
                            <wps:spPr bwMode="auto">
                              <a:xfrm>
                                <a:off x="7643" y="6840"/>
                                <a:ext cx="465" cy="135"/>
                              </a:xfrm>
                              <a:custGeom>
                                <a:avLst/>
                                <a:gdLst>
                                  <a:gd name="T0" fmla="*/ 723 w 775"/>
                                  <a:gd name="T1" fmla="*/ 349 h 389"/>
                                  <a:gd name="T2" fmla="*/ 735 w 775"/>
                                  <a:gd name="T3" fmla="*/ 139 h 389"/>
                                  <a:gd name="T4" fmla="*/ 570 w 775"/>
                                  <a:gd name="T5" fmla="*/ 8 h 389"/>
                                  <a:gd name="T6" fmla="*/ 376 w 775"/>
                                  <a:gd name="T7" fmla="*/ 184 h 389"/>
                                  <a:gd name="T8" fmla="*/ 305 w 775"/>
                                  <a:gd name="T9" fmla="*/ 45 h 389"/>
                                  <a:gd name="T10" fmla="*/ 178 w 775"/>
                                  <a:gd name="T11" fmla="*/ 45 h 389"/>
                                  <a:gd name="T12" fmla="*/ 15 w 775"/>
                                  <a:gd name="T13" fmla="*/ 139 h 389"/>
                                  <a:gd name="T14" fmla="*/ 90 w 775"/>
                                  <a:gd name="T15" fmla="*/ 349 h 389"/>
                                  <a:gd name="T16" fmla="*/ 421 w 775"/>
                                  <a:gd name="T17" fmla="*/ 379 h 389"/>
                                  <a:gd name="T18" fmla="*/ 723 w 775"/>
                                  <a:gd name="T19" fmla="*/ 349 h 3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75" h="389">
                                    <a:moveTo>
                                      <a:pt x="723" y="349"/>
                                    </a:moveTo>
                                    <a:cubicBezTo>
                                      <a:pt x="775" y="309"/>
                                      <a:pt x="760" y="196"/>
                                      <a:pt x="735" y="139"/>
                                    </a:cubicBezTo>
                                    <a:cubicBezTo>
                                      <a:pt x="710" y="82"/>
                                      <a:pt x="630" y="0"/>
                                      <a:pt x="570" y="8"/>
                                    </a:cubicBezTo>
                                    <a:cubicBezTo>
                                      <a:pt x="510" y="16"/>
                                      <a:pt x="420" y="178"/>
                                      <a:pt x="376" y="184"/>
                                    </a:cubicBezTo>
                                    <a:cubicBezTo>
                                      <a:pt x="332" y="190"/>
                                      <a:pt x="338" y="68"/>
                                      <a:pt x="305" y="45"/>
                                    </a:cubicBezTo>
                                    <a:cubicBezTo>
                                      <a:pt x="272" y="22"/>
                                      <a:pt x="226" y="29"/>
                                      <a:pt x="178" y="45"/>
                                    </a:cubicBezTo>
                                    <a:cubicBezTo>
                                      <a:pt x="130" y="61"/>
                                      <a:pt x="30" y="88"/>
                                      <a:pt x="15" y="139"/>
                                    </a:cubicBezTo>
                                    <a:cubicBezTo>
                                      <a:pt x="0" y="190"/>
                                      <a:pt x="22" y="309"/>
                                      <a:pt x="90" y="349"/>
                                    </a:cubicBezTo>
                                    <a:cubicBezTo>
                                      <a:pt x="158" y="389"/>
                                      <a:pt x="316" y="379"/>
                                      <a:pt x="421" y="379"/>
                                    </a:cubicBezTo>
                                    <a:cubicBezTo>
                                      <a:pt x="526" y="379"/>
                                      <a:pt x="671" y="389"/>
                                      <a:pt x="723" y="349"/>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33" name="Freeform 28"/>
                          <wps:cNvSpPr>
                            <a:spLocks/>
                          </wps:cNvSpPr>
                          <wps:spPr bwMode="auto">
                            <a:xfrm>
                              <a:off x="3687" y="6573"/>
                              <a:ext cx="123" cy="156"/>
                            </a:xfrm>
                            <a:custGeom>
                              <a:avLst/>
                              <a:gdLst>
                                <a:gd name="T0" fmla="*/ 29 w 209"/>
                                <a:gd name="T1" fmla="*/ 0 h 148"/>
                                <a:gd name="T2" fmla="*/ 29 w 209"/>
                                <a:gd name="T3" fmla="*/ 127 h 148"/>
                                <a:gd name="T4" fmla="*/ 204 w 209"/>
                                <a:gd name="T5" fmla="*/ 127 h 148"/>
                                <a:gd name="T6" fmla="*/ 29 w 209"/>
                                <a:gd name="T7" fmla="*/ 0 h 148"/>
                              </a:gdLst>
                              <a:ahLst/>
                              <a:cxnLst>
                                <a:cxn ang="0">
                                  <a:pos x="T0" y="T1"/>
                                </a:cxn>
                                <a:cxn ang="0">
                                  <a:pos x="T2" y="T3"/>
                                </a:cxn>
                                <a:cxn ang="0">
                                  <a:pos x="T4" y="T5"/>
                                </a:cxn>
                                <a:cxn ang="0">
                                  <a:pos x="T6" y="T7"/>
                                </a:cxn>
                              </a:cxnLst>
                              <a:rect l="0" t="0" r="r" b="b"/>
                              <a:pathLst>
                                <a:path w="209" h="148">
                                  <a:moveTo>
                                    <a:pt x="29" y="0"/>
                                  </a:moveTo>
                                  <a:cubicBezTo>
                                    <a:pt x="0" y="0"/>
                                    <a:pt x="0" y="106"/>
                                    <a:pt x="29" y="127"/>
                                  </a:cubicBezTo>
                                  <a:cubicBezTo>
                                    <a:pt x="58" y="148"/>
                                    <a:pt x="199" y="143"/>
                                    <a:pt x="204" y="127"/>
                                  </a:cubicBezTo>
                                  <a:cubicBezTo>
                                    <a:pt x="209" y="111"/>
                                    <a:pt x="58" y="0"/>
                                    <a:pt x="29" y="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 name="Freeform 29"/>
                          <wps:cNvSpPr>
                            <a:spLocks/>
                          </wps:cNvSpPr>
                          <wps:spPr bwMode="auto">
                            <a:xfrm rot="14884348">
                              <a:off x="3853" y="6577"/>
                              <a:ext cx="183" cy="150"/>
                            </a:xfrm>
                            <a:custGeom>
                              <a:avLst/>
                              <a:gdLst>
                                <a:gd name="T0" fmla="*/ 29 w 209"/>
                                <a:gd name="T1" fmla="*/ 0 h 148"/>
                                <a:gd name="T2" fmla="*/ 29 w 209"/>
                                <a:gd name="T3" fmla="*/ 127 h 148"/>
                                <a:gd name="T4" fmla="*/ 204 w 209"/>
                                <a:gd name="T5" fmla="*/ 127 h 148"/>
                                <a:gd name="T6" fmla="*/ 29 w 209"/>
                                <a:gd name="T7" fmla="*/ 0 h 148"/>
                              </a:gdLst>
                              <a:ahLst/>
                              <a:cxnLst>
                                <a:cxn ang="0">
                                  <a:pos x="T0" y="T1"/>
                                </a:cxn>
                                <a:cxn ang="0">
                                  <a:pos x="T2" y="T3"/>
                                </a:cxn>
                                <a:cxn ang="0">
                                  <a:pos x="T4" y="T5"/>
                                </a:cxn>
                                <a:cxn ang="0">
                                  <a:pos x="T6" y="T7"/>
                                </a:cxn>
                              </a:cxnLst>
                              <a:rect l="0" t="0" r="r" b="b"/>
                              <a:pathLst>
                                <a:path w="209" h="148">
                                  <a:moveTo>
                                    <a:pt x="29" y="0"/>
                                  </a:moveTo>
                                  <a:cubicBezTo>
                                    <a:pt x="0" y="0"/>
                                    <a:pt x="0" y="106"/>
                                    <a:pt x="29" y="127"/>
                                  </a:cubicBezTo>
                                  <a:cubicBezTo>
                                    <a:pt x="58" y="148"/>
                                    <a:pt x="199" y="143"/>
                                    <a:pt x="204" y="127"/>
                                  </a:cubicBezTo>
                                  <a:cubicBezTo>
                                    <a:pt x="209" y="111"/>
                                    <a:pt x="58" y="0"/>
                                    <a:pt x="29" y="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35" name="Freeform 30"/>
                        <wps:cNvSpPr>
                          <a:spLocks/>
                        </wps:cNvSpPr>
                        <wps:spPr bwMode="auto">
                          <a:xfrm rot="-263643">
                            <a:off x="4367" y="5934"/>
                            <a:ext cx="39" cy="91"/>
                          </a:xfrm>
                          <a:custGeom>
                            <a:avLst/>
                            <a:gdLst>
                              <a:gd name="T0" fmla="*/ 38 w 296"/>
                              <a:gd name="T1" fmla="*/ 30 h 244"/>
                              <a:gd name="T2" fmla="*/ 38 w 296"/>
                              <a:gd name="T3" fmla="*/ 213 h 244"/>
                              <a:gd name="T4" fmla="*/ 267 w 296"/>
                              <a:gd name="T5" fmla="*/ 213 h 244"/>
                              <a:gd name="T6" fmla="*/ 213 w 296"/>
                              <a:gd name="T7" fmla="*/ 30 h 244"/>
                              <a:gd name="T8" fmla="*/ 38 w 296"/>
                              <a:gd name="T9" fmla="*/ 30 h 244"/>
                            </a:gdLst>
                            <a:ahLst/>
                            <a:cxnLst>
                              <a:cxn ang="0">
                                <a:pos x="T0" y="T1"/>
                              </a:cxn>
                              <a:cxn ang="0">
                                <a:pos x="T2" y="T3"/>
                              </a:cxn>
                              <a:cxn ang="0">
                                <a:pos x="T4" y="T5"/>
                              </a:cxn>
                              <a:cxn ang="0">
                                <a:pos x="T6" y="T7"/>
                              </a:cxn>
                              <a:cxn ang="0">
                                <a:pos x="T8" y="T9"/>
                              </a:cxn>
                            </a:cxnLst>
                            <a:rect l="0" t="0" r="r" b="b"/>
                            <a:pathLst>
                              <a:path w="296" h="244">
                                <a:moveTo>
                                  <a:pt x="38" y="30"/>
                                </a:moveTo>
                                <a:cubicBezTo>
                                  <a:pt x="9" y="60"/>
                                  <a:pt x="0" y="183"/>
                                  <a:pt x="38" y="213"/>
                                </a:cubicBezTo>
                                <a:cubicBezTo>
                                  <a:pt x="76" y="243"/>
                                  <a:pt x="238" y="244"/>
                                  <a:pt x="267" y="213"/>
                                </a:cubicBezTo>
                                <a:cubicBezTo>
                                  <a:pt x="296" y="182"/>
                                  <a:pt x="251" y="50"/>
                                  <a:pt x="213" y="30"/>
                                </a:cubicBezTo>
                                <a:cubicBezTo>
                                  <a:pt x="175" y="10"/>
                                  <a:pt x="67" y="0"/>
                                  <a:pt x="38" y="3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6" name="Freeform 31"/>
                        <wps:cNvSpPr>
                          <a:spLocks/>
                        </wps:cNvSpPr>
                        <wps:spPr bwMode="auto">
                          <a:xfrm rot="-263643">
                            <a:off x="4290" y="5940"/>
                            <a:ext cx="39" cy="91"/>
                          </a:xfrm>
                          <a:custGeom>
                            <a:avLst/>
                            <a:gdLst>
                              <a:gd name="T0" fmla="*/ 38 w 296"/>
                              <a:gd name="T1" fmla="*/ 30 h 244"/>
                              <a:gd name="T2" fmla="*/ 38 w 296"/>
                              <a:gd name="T3" fmla="*/ 213 h 244"/>
                              <a:gd name="T4" fmla="*/ 267 w 296"/>
                              <a:gd name="T5" fmla="*/ 213 h 244"/>
                              <a:gd name="T6" fmla="*/ 213 w 296"/>
                              <a:gd name="T7" fmla="*/ 30 h 244"/>
                              <a:gd name="T8" fmla="*/ 38 w 296"/>
                              <a:gd name="T9" fmla="*/ 30 h 244"/>
                            </a:gdLst>
                            <a:ahLst/>
                            <a:cxnLst>
                              <a:cxn ang="0">
                                <a:pos x="T0" y="T1"/>
                              </a:cxn>
                              <a:cxn ang="0">
                                <a:pos x="T2" y="T3"/>
                              </a:cxn>
                              <a:cxn ang="0">
                                <a:pos x="T4" y="T5"/>
                              </a:cxn>
                              <a:cxn ang="0">
                                <a:pos x="T6" y="T7"/>
                              </a:cxn>
                              <a:cxn ang="0">
                                <a:pos x="T8" y="T9"/>
                              </a:cxn>
                            </a:cxnLst>
                            <a:rect l="0" t="0" r="r" b="b"/>
                            <a:pathLst>
                              <a:path w="296" h="244">
                                <a:moveTo>
                                  <a:pt x="38" y="30"/>
                                </a:moveTo>
                                <a:cubicBezTo>
                                  <a:pt x="9" y="60"/>
                                  <a:pt x="0" y="183"/>
                                  <a:pt x="38" y="213"/>
                                </a:cubicBezTo>
                                <a:cubicBezTo>
                                  <a:pt x="76" y="243"/>
                                  <a:pt x="238" y="244"/>
                                  <a:pt x="267" y="213"/>
                                </a:cubicBezTo>
                                <a:cubicBezTo>
                                  <a:pt x="296" y="182"/>
                                  <a:pt x="251" y="50"/>
                                  <a:pt x="213" y="30"/>
                                </a:cubicBezTo>
                                <a:cubicBezTo>
                                  <a:pt x="175" y="10"/>
                                  <a:pt x="67" y="0"/>
                                  <a:pt x="38" y="3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7" name="Freeform 32"/>
                        <wps:cNvSpPr>
                          <a:spLocks/>
                        </wps:cNvSpPr>
                        <wps:spPr bwMode="auto">
                          <a:xfrm rot="-263643">
                            <a:off x="4841" y="6787"/>
                            <a:ext cx="6" cy="466"/>
                          </a:xfrm>
                          <a:custGeom>
                            <a:avLst/>
                            <a:gdLst>
                              <a:gd name="T0" fmla="*/ 14 w 14"/>
                              <a:gd name="T1" fmla="*/ 1089 h 1089"/>
                              <a:gd name="T2" fmla="*/ 0 w 14"/>
                              <a:gd name="T3" fmla="*/ 0 h 1089"/>
                            </a:gdLst>
                            <a:ahLst/>
                            <a:cxnLst>
                              <a:cxn ang="0">
                                <a:pos x="T0" y="T1"/>
                              </a:cxn>
                              <a:cxn ang="0">
                                <a:pos x="T2" y="T3"/>
                              </a:cxn>
                            </a:cxnLst>
                            <a:rect l="0" t="0" r="r" b="b"/>
                            <a:pathLst>
                              <a:path w="14" h="1089">
                                <a:moveTo>
                                  <a:pt x="14" y="1089"/>
                                </a:moveTo>
                                <a:cubicBezTo>
                                  <a:pt x="14" y="1089"/>
                                  <a:pt x="7" y="544"/>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3"/>
                        <wps:cNvSpPr>
                          <a:spLocks/>
                        </wps:cNvSpPr>
                        <wps:spPr bwMode="auto">
                          <a:xfrm rot="-263643">
                            <a:off x="4085" y="6803"/>
                            <a:ext cx="730" cy="14"/>
                          </a:xfrm>
                          <a:custGeom>
                            <a:avLst/>
                            <a:gdLst>
                              <a:gd name="T0" fmla="*/ 1612 w 1612"/>
                              <a:gd name="T1" fmla="*/ 34 h 34"/>
                              <a:gd name="T2" fmla="*/ 1165 w 1612"/>
                              <a:gd name="T3" fmla="*/ 0 h 34"/>
                              <a:gd name="T4" fmla="*/ 0 w 1612"/>
                              <a:gd name="T5" fmla="*/ 34 h 34"/>
                            </a:gdLst>
                            <a:ahLst/>
                            <a:cxnLst>
                              <a:cxn ang="0">
                                <a:pos x="T0" y="T1"/>
                              </a:cxn>
                              <a:cxn ang="0">
                                <a:pos x="T2" y="T3"/>
                              </a:cxn>
                              <a:cxn ang="0">
                                <a:pos x="T4" y="T5"/>
                              </a:cxn>
                            </a:cxnLst>
                            <a:rect l="0" t="0" r="r" b="b"/>
                            <a:pathLst>
                              <a:path w="1612" h="34">
                                <a:moveTo>
                                  <a:pt x="1612" y="34"/>
                                </a:moveTo>
                                <a:cubicBezTo>
                                  <a:pt x="1538" y="28"/>
                                  <a:pt x="1434" y="0"/>
                                  <a:pt x="1165" y="0"/>
                                </a:cubicBezTo>
                                <a:cubicBezTo>
                                  <a:pt x="896" y="0"/>
                                  <a:pt x="243" y="27"/>
                                  <a:pt x="0" y="3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4"/>
                        <wps:cNvSpPr>
                          <a:spLocks/>
                        </wps:cNvSpPr>
                        <wps:spPr bwMode="auto">
                          <a:xfrm rot="-263643">
                            <a:off x="4495" y="6892"/>
                            <a:ext cx="238" cy="213"/>
                          </a:xfrm>
                          <a:custGeom>
                            <a:avLst/>
                            <a:gdLst>
                              <a:gd name="T0" fmla="*/ 44 w 525"/>
                              <a:gd name="T1" fmla="*/ 35 h 497"/>
                              <a:gd name="T2" fmla="*/ 44 w 525"/>
                              <a:gd name="T3" fmla="*/ 230 h 497"/>
                              <a:gd name="T4" fmla="*/ 44 w 525"/>
                              <a:gd name="T5" fmla="*/ 455 h 497"/>
                              <a:gd name="T6" fmla="*/ 307 w 525"/>
                              <a:gd name="T7" fmla="*/ 483 h 497"/>
                              <a:gd name="T8" fmla="*/ 494 w 525"/>
                              <a:gd name="T9" fmla="*/ 455 h 497"/>
                              <a:gd name="T10" fmla="*/ 494 w 525"/>
                              <a:gd name="T11" fmla="*/ 275 h 497"/>
                              <a:gd name="T12" fmla="*/ 473 w 525"/>
                              <a:gd name="T13" fmla="*/ 50 h 497"/>
                              <a:gd name="T14" fmla="*/ 254 w 525"/>
                              <a:gd name="T15" fmla="*/ 20 h 497"/>
                              <a:gd name="T16" fmla="*/ 44 w 525"/>
                              <a:gd name="T17" fmla="*/ 35 h 4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497">
                                <a:moveTo>
                                  <a:pt x="44" y="35"/>
                                </a:moveTo>
                                <a:cubicBezTo>
                                  <a:pt x="9" y="70"/>
                                  <a:pt x="44" y="160"/>
                                  <a:pt x="44" y="230"/>
                                </a:cubicBezTo>
                                <a:cubicBezTo>
                                  <a:pt x="44" y="300"/>
                                  <a:pt x="0" y="413"/>
                                  <a:pt x="44" y="455"/>
                                </a:cubicBezTo>
                                <a:cubicBezTo>
                                  <a:pt x="88" y="497"/>
                                  <a:pt x="232" y="483"/>
                                  <a:pt x="307" y="483"/>
                                </a:cubicBezTo>
                                <a:cubicBezTo>
                                  <a:pt x="382" y="483"/>
                                  <a:pt x="463" y="490"/>
                                  <a:pt x="494" y="455"/>
                                </a:cubicBezTo>
                                <a:cubicBezTo>
                                  <a:pt x="525" y="420"/>
                                  <a:pt x="497" y="342"/>
                                  <a:pt x="494" y="275"/>
                                </a:cubicBezTo>
                                <a:cubicBezTo>
                                  <a:pt x="491" y="208"/>
                                  <a:pt x="513" y="92"/>
                                  <a:pt x="473" y="50"/>
                                </a:cubicBezTo>
                                <a:cubicBezTo>
                                  <a:pt x="433" y="8"/>
                                  <a:pt x="325" y="22"/>
                                  <a:pt x="254" y="20"/>
                                </a:cubicBezTo>
                                <a:cubicBezTo>
                                  <a:pt x="183" y="18"/>
                                  <a:pt x="79" y="0"/>
                                  <a:pt x="44" y="35"/>
                                </a:cubicBezTo>
                                <a:close/>
                              </a:path>
                            </a:pathLst>
                          </a:custGeom>
                          <a:solidFill>
                            <a:srgbClr val="E6D98E"/>
                          </a:solidFill>
                          <a:ln w="9525">
                            <a:solidFill>
                              <a:schemeClr val="tx1">
                                <a:lumMod val="100000"/>
                                <a:lumOff val="0"/>
                              </a:schemeClr>
                            </a:solidFill>
                            <a:round/>
                            <a:headEnd/>
                            <a:tailEnd/>
                          </a:ln>
                        </wps:spPr>
                        <wps:bodyPr rot="0" vert="horz" wrap="square" lIns="91440" tIns="45720" rIns="91440" bIns="45720" anchor="t" anchorCtr="0" upright="1">
                          <a:noAutofit/>
                        </wps:bodyPr>
                      </wps:wsp>
                      <wpg:grpSp>
                        <wpg:cNvPr id="140" name="Group 35"/>
                        <wpg:cNvGrpSpPr>
                          <a:grpSpLocks/>
                        </wpg:cNvGrpSpPr>
                        <wpg:grpSpPr bwMode="auto">
                          <a:xfrm rot="-263643">
                            <a:off x="4314" y="7393"/>
                            <a:ext cx="168" cy="181"/>
                            <a:chOff x="3582" y="6514"/>
                            <a:chExt cx="588" cy="595"/>
                          </a:xfrm>
                        </wpg:grpSpPr>
                        <wps:wsp>
                          <wps:cNvPr id="141" name="Freeform 36"/>
                          <wps:cNvSpPr>
                            <a:spLocks/>
                          </wps:cNvSpPr>
                          <wps:spPr bwMode="auto">
                            <a:xfrm>
                              <a:off x="3591" y="6514"/>
                              <a:ext cx="254" cy="251"/>
                            </a:xfrm>
                            <a:custGeom>
                              <a:avLst/>
                              <a:gdLst>
                                <a:gd name="T0" fmla="*/ 506 w 562"/>
                                <a:gd name="T1" fmla="*/ 426 h 493"/>
                                <a:gd name="T2" fmla="*/ 534 w 562"/>
                                <a:gd name="T3" fmla="*/ 175 h 493"/>
                                <a:gd name="T4" fmla="*/ 459 w 562"/>
                                <a:gd name="T5" fmla="*/ 25 h 493"/>
                                <a:gd name="T6" fmla="*/ 204 w 562"/>
                                <a:gd name="T7" fmla="*/ 25 h 493"/>
                                <a:gd name="T8" fmla="*/ 54 w 562"/>
                                <a:gd name="T9" fmla="*/ 175 h 493"/>
                                <a:gd name="T10" fmla="*/ 24 w 562"/>
                                <a:gd name="T11" fmla="*/ 445 h 493"/>
                                <a:gd name="T12" fmla="*/ 199 w 562"/>
                                <a:gd name="T13" fmla="*/ 464 h 493"/>
                                <a:gd name="T14" fmla="*/ 506 w 562"/>
                                <a:gd name="T15" fmla="*/ 426 h 49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62" h="493">
                                  <a:moveTo>
                                    <a:pt x="506" y="426"/>
                                  </a:moveTo>
                                  <a:cubicBezTo>
                                    <a:pt x="562" y="378"/>
                                    <a:pt x="542" y="242"/>
                                    <a:pt x="534" y="175"/>
                                  </a:cubicBezTo>
                                  <a:cubicBezTo>
                                    <a:pt x="526" y="108"/>
                                    <a:pt x="514" y="50"/>
                                    <a:pt x="459" y="25"/>
                                  </a:cubicBezTo>
                                  <a:cubicBezTo>
                                    <a:pt x="404" y="0"/>
                                    <a:pt x="272" y="0"/>
                                    <a:pt x="204" y="25"/>
                                  </a:cubicBezTo>
                                  <a:cubicBezTo>
                                    <a:pt x="136" y="50"/>
                                    <a:pt x="84" y="105"/>
                                    <a:pt x="54" y="175"/>
                                  </a:cubicBezTo>
                                  <a:cubicBezTo>
                                    <a:pt x="24" y="245"/>
                                    <a:pt x="0" y="397"/>
                                    <a:pt x="24" y="445"/>
                                  </a:cubicBezTo>
                                  <a:cubicBezTo>
                                    <a:pt x="48" y="493"/>
                                    <a:pt x="119" y="467"/>
                                    <a:pt x="199" y="464"/>
                                  </a:cubicBezTo>
                                  <a:cubicBezTo>
                                    <a:pt x="279" y="461"/>
                                    <a:pt x="436" y="482"/>
                                    <a:pt x="506" y="426"/>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 name="Freeform 37"/>
                          <wps:cNvSpPr>
                            <a:spLocks/>
                          </wps:cNvSpPr>
                          <wps:spPr bwMode="auto">
                            <a:xfrm flipH="1">
                              <a:off x="3845" y="6515"/>
                              <a:ext cx="250" cy="250"/>
                            </a:xfrm>
                            <a:custGeom>
                              <a:avLst/>
                              <a:gdLst>
                                <a:gd name="T0" fmla="*/ 506 w 562"/>
                                <a:gd name="T1" fmla="*/ 426 h 493"/>
                                <a:gd name="T2" fmla="*/ 534 w 562"/>
                                <a:gd name="T3" fmla="*/ 175 h 493"/>
                                <a:gd name="T4" fmla="*/ 459 w 562"/>
                                <a:gd name="T5" fmla="*/ 25 h 493"/>
                                <a:gd name="T6" fmla="*/ 204 w 562"/>
                                <a:gd name="T7" fmla="*/ 25 h 493"/>
                                <a:gd name="T8" fmla="*/ 54 w 562"/>
                                <a:gd name="T9" fmla="*/ 175 h 493"/>
                                <a:gd name="T10" fmla="*/ 24 w 562"/>
                                <a:gd name="T11" fmla="*/ 445 h 493"/>
                                <a:gd name="T12" fmla="*/ 199 w 562"/>
                                <a:gd name="T13" fmla="*/ 464 h 493"/>
                                <a:gd name="T14" fmla="*/ 506 w 562"/>
                                <a:gd name="T15" fmla="*/ 426 h 49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62" h="493">
                                  <a:moveTo>
                                    <a:pt x="506" y="426"/>
                                  </a:moveTo>
                                  <a:cubicBezTo>
                                    <a:pt x="562" y="378"/>
                                    <a:pt x="542" y="242"/>
                                    <a:pt x="534" y="175"/>
                                  </a:cubicBezTo>
                                  <a:cubicBezTo>
                                    <a:pt x="526" y="108"/>
                                    <a:pt x="514" y="50"/>
                                    <a:pt x="459" y="25"/>
                                  </a:cubicBezTo>
                                  <a:cubicBezTo>
                                    <a:pt x="404" y="0"/>
                                    <a:pt x="272" y="0"/>
                                    <a:pt x="204" y="25"/>
                                  </a:cubicBezTo>
                                  <a:cubicBezTo>
                                    <a:pt x="136" y="50"/>
                                    <a:pt x="84" y="105"/>
                                    <a:pt x="54" y="175"/>
                                  </a:cubicBezTo>
                                  <a:cubicBezTo>
                                    <a:pt x="24" y="245"/>
                                    <a:pt x="0" y="397"/>
                                    <a:pt x="24" y="445"/>
                                  </a:cubicBezTo>
                                  <a:cubicBezTo>
                                    <a:pt x="48" y="493"/>
                                    <a:pt x="119" y="467"/>
                                    <a:pt x="199" y="464"/>
                                  </a:cubicBezTo>
                                  <a:cubicBezTo>
                                    <a:pt x="279" y="461"/>
                                    <a:pt x="436" y="482"/>
                                    <a:pt x="506" y="426"/>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43" name="Group 38"/>
                          <wpg:cNvGrpSpPr>
                            <a:grpSpLocks/>
                          </wpg:cNvGrpSpPr>
                          <wpg:grpSpPr bwMode="auto">
                            <a:xfrm>
                              <a:off x="3582" y="6765"/>
                              <a:ext cx="588" cy="344"/>
                              <a:chOff x="7514" y="6671"/>
                              <a:chExt cx="723" cy="344"/>
                            </a:xfrm>
                          </wpg:grpSpPr>
                          <wps:wsp>
                            <wps:cNvPr id="144" name="Freeform 39"/>
                            <wps:cNvSpPr>
                              <a:spLocks/>
                            </wps:cNvSpPr>
                            <wps:spPr bwMode="auto">
                              <a:xfrm>
                                <a:off x="7514" y="6671"/>
                                <a:ext cx="723" cy="344"/>
                              </a:xfrm>
                              <a:custGeom>
                                <a:avLst/>
                                <a:gdLst>
                                  <a:gd name="T0" fmla="*/ 723 w 775"/>
                                  <a:gd name="T1" fmla="*/ 349 h 389"/>
                                  <a:gd name="T2" fmla="*/ 735 w 775"/>
                                  <a:gd name="T3" fmla="*/ 139 h 389"/>
                                  <a:gd name="T4" fmla="*/ 570 w 775"/>
                                  <a:gd name="T5" fmla="*/ 8 h 389"/>
                                  <a:gd name="T6" fmla="*/ 376 w 775"/>
                                  <a:gd name="T7" fmla="*/ 184 h 389"/>
                                  <a:gd name="T8" fmla="*/ 305 w 775"/>
                                  <a:gd name="T9" fmla="*/ 45 h 389"/>
                                  <a:gd name="T10" fmla="*/ 178 w 775"/>
                                  <a:gd name="T11" fmla="*/ 45 h 389"/>
                                  <a:gd name="T12" fmla="*/ 15 w 775"/>
                                  <a:gd name="T13" fmla="*/ 139 h 389"/>
                                  <a:gd name="T14" fmla="*/ 90 w 775"/>
                                  <a:gd name="T15" fmla="*/ 349 h 389"/>
                                  <a:gd name="T16" fmla="*/ 421 w 775"/>
                                  <a:gd name="T17" fmla="*/ 379 h 389"/>
                                  <a:gd name="T18" fmla="*/ 723 w 775"/>
                                  <a:gd name="T19" fmla="*/ 349 h 3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75" h="389">
                                    <a:moveTo>
                                      <a:pt x="723" y="349"/>
                                    </a:moveTo>
                                    <a:cubicBezTo>
                                      <a:pt x="775" y="309"/>
                                      <a:pt x="760" y="196"/>
                                      <a:pt x="735" y="139"/>
                                    </a:cubicBezTo>
                                    <a:cubicBezTo>
                                      <a:pt x="710" y="82"/>
                                      <a:pt x="630" y="0"/>
                                      <a:pt x="570" y="8"/>
                                    </a:cubicBezTo>
                                    <a:cubicBezTo>
                                      <a:pt x="510" y="16"/>
                                      <a:pt x="420" y="178"/>
                                      <a:pt x="376" y="184"/>
                                    </a:cubicBezTo>
                                    <a:cubicBezTo>
                                      <a:pt x="332" y="190"/>
                                      <a:pt x="338" y="68"/>
                                      <a:pt x="305" y="45"/>
                                    </a:cubicBezTo>
                                    <a:cubicBezTo>
                                      <a:pt x="272" y="22"/>
                                      <a:pt x="226" y="29"/>
                                      <a:pt x="178" y="45"/>
                                    </a:cubicBezTo>
                                    <a:cubicBezTo>
                                      <a:pt x="130" y="61"/>
                                      <a:pt x="30" y="88"/>
                                      <a:pt x="15" y="139"/>
                                    </a:cubicBezTo>
                                    <a:cubicBezTo>
                                      <a:pt x="0" y="190"/>
                                      <a:pt x="22" y="309"/>
                                      <a:pt x="90" y="349"/>
                                    </a:cubicBezTo>
                                    <a:cubicBezTo>
                                      <a:pt x="158" y="389"/>
                                      <a:pt x="316" y="379"/>
                                      <a:pt x="421" y="379"/>
                                    </a:cubicBezTo>
                                    <a:cubicBezTo>
                                      <a:pt x="526" y="379"/>
                                      <a:pt x="671" y="389"/>
                                      <a:pt x="723" y="349"/>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5" name="Freeform 40"/>
                            <wps:cNvSpPr>
                              <a:spLocks/>
                            </wps:cNvSpPr>
                            <wps:spPr bwMode="auto">
                              <a:xfrm>
                                <a:off x="7643" y="6840"/>
                                <a:ext cx="465" cy="135"/>
                              </a:xfrm>
                              <a:custGeom>
                                <a:avLst/>
                                <a:gdLst>
                                  <a:gd name="T0" fmla="*/ 723 w 775"/>
                                  <a:gd name="T1" fmla="*/ 349 h 389"/>
                                  <a:gd name="T2" fmla="*/ 735 w 775"/>
                                  <a:gd name="T3" fmla="*/ 139 h 389"/>
                                  <a:gd name="T4" fmla="*/ 570 w 775"/>
                                  <a:gd name="T5" fmla="*/ 8 h 389"/>
                                  <a:gd name="T6" fmla="*/ 376 w 775"/>
                                  <a:gd name="T7" fmla="*/ 184 h 389"/>
                                  <a:gd name="T8" fmla="*/ 305 w 775"/>
                                  <a:gd name="T9" fmla="*/ 45 h 389"/>
                                  <a:gd name="T10" fmla="*/ 178 w 775"/>
                                  <a:gd name="T11" fmla="*/ 45 h 389"/>
                                  <a:gd name="T12" fmla="*/ 15 w 775"/>
                                  <a:gd name="T13" fmla="*/ 139 h 389"/>
                                  <a:gd name="T14" fmla="*/ 90 w 775"/>
                                  <a:gd name="T15" fmla="*/ 349 h 389"/>
                                  <a:gd name="T16" fmla="*/ 421 w 775"/>
                                  <a:gd name="T17" fmla="*/ 379 h 389"/>
                                  <a:gd name="T18" fmla="*/ 723 w 775"/>
                                  <a:gd name="T19" fmla="*/ 349 h 3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75" h="389">
                                    <a:moveTo>
                                      <a:pt x="723" y="349"/>
                                    </a:moveTo>
                                    <a:cubicBezTo>
                                      <a:pt x="775" y="309"/>
                                      <a:pt x="760" y="196"/>
                                      <a:pt x="735" y="139"/>
                                    </a:cubicBezTo>
                                    <a:cubicBezTo>
                                      <a:pt x="710" y="82"/>
                                      <a:pt x="630" y="0"/>
                                      <a:pt x="570" y="8"/>
                                    </a:cubicBezTo>
                                    <a:cubicBezTo>
                                      <a:pt x="510" y="16"/>
                                      <a:pt x="420" y="178"/>
                                      <a:pt x="376" y="184"/>
                                    </a:cubicBezTo>
                                    <a:cubicBezTo>
                                      <a:pt x="332" y="190"/>
                                      <a:pt x="338" y="68"/>
                                      <a:pt x="305" y="45"/>
                                    </a:cubicBezTo>
                                    <a:cubicBezTo>
                                      <a:pt x="272" y="22"/>
                                      <a:pt x="226" y="29"/>
                                      <a:pt x="178" y="45"/>
                                    </a:cubicBezTo>
                                    <a:cubicBezTo>
                                      <a:pt x="130" y="61"/>
                                      <a:pt x="30" y="88"/>
                                      <a:pt x="15" y="139"/>
                                    </a:cubicBezTo>
                                    <a:cubicBezTo>
                                      <a:pt x="0" y="190"/>
                                      <a:pt x="22" y="309"/>
                                      <a:pt x="90" y="349"/>
                                    </a:cubicBezTo>
                                    <a:cubicBezTo>
                                      <a:pt x="158" y="389"/>
                                      <a:pt x="316" y="379"/>
                                      <a:pt x="421" y="379"/>
                                    </a:cubicBezTo>
                                    <a:cubicBezTo>
                                      <a:pt x="526" y="379"/>
                                      <a:pt x="671" y="389"/>
                                      <a:pt x="723" y="349"/>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46" name="Freeform 41"/>
                          <wps:cNvSpPr>
                            <a:spLocks/>
                          </wps:cNvSpPr>
                          <wps:spPr bwMode="auto">
                            <a:xfrm>
                              <a:off x="3687" y="6573"/>
                              <a:ext cx="123" cy="156"/>
                            </a:xfrm>
                            <a:custGeom>
                              <a:avLst/>
                              <a:gdLst>
                                <a:gd name="T0" fmla="*/ 29 w 209"/>
                                <a:gd name="T1" fmla="*/ 0 h 148"/>
                                <a:gd name="T2" fmla="*/ 29 w 209"/>
                                <a:gd name="T3" fmla="*/ 127 h 148"/>
                                <a:gd name="T4" fmla="*/ 204 w 209"/>
                                <a:gd name="T5" fmla="*/ 127 h 148"/>
                                <a:gd name="T6" fmla="*/ 29 w 209"/>
                                <a:gd name="T7" fmla="*/ 0 h 148"/>
                              </a:gdLst>
                              <a:ahLst/>
                              <a:cxnLst>
                                <a:cxn ang="0">
                                  <a:pos x="T0" y="T1"/>
                                </a:cxn>
                                <a:cxn ang="0">
                                  <a:pos x="T2" y="T3"/>
                                </a:cxn>
                                <a:cxn ang="0">
                                  <a:pos x="T4" y="T5"/>
                                </a:cxn>
                                <a:cxn ang="0">
                                  <a:pos x="T6" y="T7"/>
                                </a:cxn>
                              </a:cxnLst>
                              <a:rect l="0" t="0" r="r" b="b"/>
                              <a:pathLst>
                                <a:path w="209" h="148">
                                  <a:moveTo>
                                    <a:pt x="29" y="0"/>
                                  </a:moveTo>
                                  <a:cubicBezTo>
                                    <a:pt x="0" y="0"/>
                                    <a:pt x="0" y="106"/>
                                    <a:pt x="29" y="127"/>
                                  </a:cubicBezTo>
                                  <a:cubicBezTo>
                                    <a:pt x="58" y="148"/>
                                    <a:pt x="199" y="143"/>
                                    <a:pt x="204" y="127"/>
                                  </a:cubicBezTo>
                                  <a:cubicBezTo>
                                    <a:pt x="209" y="111"/>
                                    <a:pt x="58" y="0"/>
                                    <a:pt x="29" y="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 name="Freeform 42"/>
                          <wps:cNvSpPr>
                            <a:spLocks/>
                          </wps:cNvSpPr>
                          <wps:spPr bwMode="auto">
                            <a:xfrm rot="14884348">
                              <a:off x="3853" y="6577"/>
                              <a:ext cx="183" cy="150"/>
                            </a:xfrm>
                            <a:custGeom>
                              <a:avLst/>
                              <a:gdLst>
                                <a:gd name="T0" fmla="*/ 29 w 209"/>
                                <a:gd name="T1" fmla="*/ 0 h 148"/>
                                <a:gd name="T2" fmla="*/ 29 w 209"/>
                                <a:gd name="T3" fmla="*/ 127 h 148"/>
                                <a:gd name="T4" fmla="*/ 204 w 209"/>
                                <a:gd name="T5" fmla="*/ 127 h 148"/>
                                <a:gd name="T6" fmla="*/ 29 w 209"/>
                                <a:gd name="T7" fmla="*/ 0 h 148"/>
                              </a:gdLst>
                              <a:ahLst/>
                              <a:cxnLst>
                                <a:cxn ang="0">
                                  <a:pos x="T0" y="T1"/>
                                </a:cxn>
                                <a:cxn ang="0">
                                  <a:pos x="T2" y="T3"/>
                                </a:cxn>
                                <a:cxn ang="0">
                                  <a:pos x="T4" y="T5"/>
                                </a:cxn>
                                <a:cxn ang="0">
                                  <a:pos x="T6" y="T7"/>
                                </a:cxn>
                              </a:cxnLst>
                              <a:rect l="0" t="0" r="r" b="b"/>
                              <a:pathLst>
                                <a:path w="209" h="148">
                                  <a:moveTo>
                                    <a:pt x="29" y="0"/>
                                  </a:moveTo>
                                  <a:cubicBezTo>
                                    <a:pt x="0" y="0"/>
                                    <a:pt x="0" y="106"/>
                                    <a:pt x="29" y="127"/>
                                  </a:cubicBezTo>
                                  <a:cubicBezTo>
                                    <a:pt x="58" y="148"/>
                                    <a:pt x="199" y="143"/>
                                    <a:pt x="204" y="127"/>
                                  </a:cubicBezTo>
                                  <a:cubicBezTo>
                                    <a:pt x="209" y="111"/>
                                    <a:pt x="58" y="0"/>
                                    <a:pt x="29" y="0"/>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17BF66" id="Group 6" o:spid="_x0000_s1026" style="position:absolute;margin-left:373.05pt;margin-top:1.4pt;width:62.5pt;height:67.5pt;rotation:216830fd;z-index:251644928" coordorigin="3402,5842" coordsize="1905,1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">
                <v:shape id="Freeform 7" o:spid="_x0000_s1027" style="position:absolute;left:3941;top:6721;width:989;height:769;visibility:visible;mso-wrap-style:square;v-text-anchor:top" coordsize="989,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lBcIA&#10;AADcAAAADwAAAGRycy9kb3ducmV2LnhtbERPTWvCQBC9F/wPyxS81U1EbJtmIxJQpDeN0OuQnSZp&#10;s7MhO2r8991Cobd5vM/JN5Pr1ZXG0Hk2kC4SUMS1tx03Bs7V7ukFVBBki71nMnCnAJti9pBjZv2N&#10;j3Q9SaNiCIcMDbQiQ6Z1qFtyGBZ+II7cpx8dSoRjo+2Itxjuer1MkrV22HFsaHGgsqX6+3RxBg6r&#10;43NJq+2+el2f/dd7LelHKcbMH6ftGyihSf7Ff+6DjfPTJfw+Ey/Q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gWUFwgAAANwAAAAPAAAAAAAAAAAAAAAAAJgCAABkcnMvZG93&#10;bnJldi54bWxQSwUGAAAAAAQABAD1AAAAhwMAAAAA&#10;" path="m263,96c127,192,34,571,17,670,,769,54,688,158,692v104,4,354,4,484,c772,688,883,697,936,670v53,-27,38,-42,21,-138c940,436,948,169,832,96,716,23,399,,263,96xe" fillcolor="#e6d98e" strokecolor="#e6d98e">
                  <v:path arrowok="t" o:connecttype="custom" o:connectlocs="263,96;17,670;158,692;642,692;936,670;957,532;832,96;263,96" o:connectangles="0,0,0,0,0,0,0,0"/>
                </v:shape>
                <v:shape id="Freeform 8" o:spid="_x0000_s1028" style="position:absolute;left:3779;top:6332;width:1299;height:1172;rotation:-287968fd;visibility:visible;mso-wrap-style:square;v-text-anchor:top" coordsize="2868,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L2pcMA&#10;AADcAAAADwAAAGRycy9kb3ducmV2LnhtbERPTWvCQBC9F/wPywi9SLOJ0lJSV1HBVujJKIi3ITvN&#10;RrOzIbuN6b/vCoXe5vE+Z74cbCN66nztWEGWpCCIS6drrhQcD9unVxA+IGtsHJOCH/KwXIwe5phr&#10;d+M99UWoRAxhn6MCE0KbS+lLQxZ94lriyH25zmKIsKuk7vAWw20jp2n6Ii3WHBsMtrQxVF6Lb6vg&#10;fPn8eF+zn6X2UuwnxpyeJyUr9TgeVm8gAg3hX/zn3uk4P5vB/Zl4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L2pcMAAADcAAAADwAAAAAAAAAAAAAAAACYAgAAZHJzL2Rv&#10;d25yZXYueG1sUEsFBgAAAAAEAAQA9QAAAIgDAAAAAA==&#10;" path="m155,961c,1315,106,2100,155,2359v49,259,203,177,292,155c536,2492,430,2276,692,2228v262,-48,1053,,1330,c2299,2228,2290,2180,2352,2228v62,48,-3,240,45,286c2445,2560,2588,2740,2638,2505v50,-235,230,-1007,60,-1400c2528,712,1886,290,1617,145,1348,,1330,99,1086,235,842,371,310,607,155,961xe" fillcolor="#ffe69f">
                  <v:path arrowok="t" o:connecttype="custom" o:connectlocs="70,411;70,1009;202,1075;313,953;916,953;1065,953;1086,1075;1195,1071;1222,473;732,62;492,101;70,411" o:connectangles="0,0,0,0,0,0,0,0,0,0,0,0"/>
                </v:shape>
                <v:shape id="Freeform 9" o:spid="_x0000_s1029" style="position:absolute;left:3402;top:6284;width:1030;height:868;rotation:-287968fd;visibility:visible;mso-wrap-style:square;v-text-anchor:top" coordsize="2274,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BBsMA&#10;AADcAAAADwAAAGRycy9kb3ducmV2LnhtbERPTWvCQBC9C/6HZQq96SaliKSuYqQppV6qLZ7H7JjE&#10;ZmeT7NbEf+8WhN7m8T5nsRpMLS7UucqygngagSDOra64UPD9lU3mIJxH1lhbJgVXcrBajkcLTLTt&#10;eUeXvS9ECGGXoILS+yaR0uUlGXRT2xAH7mQ7gz7ArpC6wz6Em1o+RdFMGqw4NJTY0Kak/Gf/axTk&#10;s/TK9vDZZulwfqOP/vh6aLdKPT4M6xcQngb/L76733WYHz/D3zPhA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zBBsMAAADcAAAADwAAAAAAAAAAAAAAAACYAgAAZHJzL2Rv&#10;d25yZXYueG1sUEsFBgAAAAAEAAQA9QAAAIgDAAAAAA==&#10;" path="m2142,c2010,,1619,331,1317,554,1015,777,529,1150,332,1338,135,1526,142,1596,133,1685v-9,89,-133,346,144,188c554,1715,1491,954,1797,734v306,-220,250,-58,315,-180c2177,432,2274,,2142,xe" fillcolor="#734c2b">
                  <v:path arrowok="t" o:connecttype="custom" o:connectlocs="970,0;597,237;150,572;60,720;125,800;814,314;957,237;970,0" o:connectangles="0,0,0,0,0,0,0,0"/>
                </v:shape>
                <v:shape id="Freeform 10" o:spid="_x0000_s1030" style="position:absolute;left:4370;top:6209;width:937;height:866;rotation:-287968fd;visibility:visible;mso-wrap-style:square;v-text-anchor:top" coordsize="2069,2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ugdcQA&#10;AADcAAAADwAAAGRycy9kb3ducmV2LnhtbERPTWvCQBC9F/wPywheSt2oVNrUTRAx4KEe1PY+zU6T&#10;0Oxs2F1N8u/dQqG3ebzP2eSDacWNnG8sK1jMExDEpdUNVwo+LsXTCwgfkDW2lknBSB7ybPKwwVTb&#10;nk90O4dKxBD2KSqoQ+hSKX1Zk0E/tx1x5L6tMxgidJXUDvsYblq5TJK1NNhwbKixo11N5c/5ahSc&#10;vt4v+zZ5ddvisf9cLYfjblwflZpNh+0biEBD+Bf/uQ86zl88w+8z8QK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LoHXEAAAA3AAAAA8AAAAAAAAAAAAAAAAAmAIAAGRycy9k&#10;b3ducmV2LnhtbFBLBQYAAAAABAAEAPUAAACJAwAAAAA=&#10;" path="m1851,1955v-169,-69,-543,-398,-799,-604c796,1145,487,848,317,717,147,586,62,685,32,567,2,449,,,134,9v134,9,418,373,704,615c1124,866,1646,1270,1851,1460v205,190,210,221,214,303c2069,1845,2020,2024,1851,1955xe" fillcolor="#734c2b">
                  <v:path arrowok="t" o:connecttype="custom" o:connectlocs="838,836;476,578;144,307;14,243;61,4;380,267;838,625;935,754;838,836" o:connectangles="0,0,0,0,0,0,0,0,0"/>
                </v:shape>
                <v:shape id="Freeform 11" o:spid="_x0000_s1031" style="position:absolute;left:3726;top:6567;width:232;height:982;rotation:-287968fd;visibility:visible;mso-wrap-style:square;v-text-anchor:top" coordsize="512,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FVjcEA&#10;AADcAAAADwAAAGRycy9kb3ducmV2LnhtbERPPWvDMBDdC/kP4gLZGjkdjHGjBDUQminQOND1kK62&#10;qXVyLcV2/n1UKHS7x/u87X52nRhpCK1nBZt1BoLYeNtyreBaHZ8LECEiW+w8k4I7BdjvFk9bLK2f&#10;+IPGS6xFCuFQooImxr6UMpiGHIa174kT9+UHhzHBoZZ2wCmFu06+ZFkuHbacGhrs6dCQ+b7cnIL5&#10;WpH+PB8r/TbKwrx30/1Ha6VWy1m/gog0x3/xn/tk0/xNDr/PpAvk7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hVY3BAAAA3AAAAA8AAAAAAAAAAAAAAAAAmAIAAGRycy9kb3du&#10;cmV2LnhtbFBLBQYAAAAABAAEAPUAAACGAwAAAAA=&#10;" path="m62,2197v62,69,311,101,370,c491,2096,410,1915,417,1592,424,1269,512,514,477,257,442,,276,30,207,47,138,64,86,206,62,362v-24,156,,386,,623c62,1222,62,1583,62,1785v,202,-62,343,,412xe" fillcolor="#a16a3d">
                  <v:path arrowok="t" o:connecttype="custom" o:connectlocs="28,939;196,939;189,680;216,110;94,20;28,155;28,421;28,763;28,939" o:connectangles="0,0,0,0,0,0,0,0,0"/>
                </v:shape>
                <v:shape id="Freeform 12" o:spid="_x0000_s1032" style="position:absolute;left:4886;top:6478;width:235;height:988;rotation:-287968fd;visibility:visible;mso-wrap-style:square;v-text-anchor:top" coordsize="519,2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oFLMQA&#10;AADcAAAADwAAAGRycy9kb3ducmV2LnhtbERPS2sCMRC+F/wPYQQvpWbV+mA1igiCB3twbQ+9DZvZ&#10;h24m6ybq+u+bguBtPr7nLFatqcSNGldaVjDoRyCIU6tLzhV8H7cfMxDOI2usLJOCBzlYLTtvC4y1&#10;vfOBbonPRQhhF6OCwvs6ltKlBRl0fVsTBy6zjUEfYJNL3eA9hJtKDqNoIg2WHBoKrGlTUHpOrkYB&#10;ZvJnkvj952X8+55+zU6HbDtqlep12/UchKfWv8RP906H+YMp/D8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aBSzEAAAA3AAAAA8AAAAAAAAAAAAAAAAAmAIAAGRycy9k&#10;b3ducmV2LnhtbFBLBQYAAAAABAAEAPUAAACJAwAAAAA=&#10;" path="m62,2167v62,69,303,145,370,c499,2022,453,1620,461,1297,469,974,519,440,477,227,435,14,276,,207,17,138,34,86,176,62,332v-24,156,,386,,623c62,1192,62,1553,62,1755v,202,-62,343,,412xe" fillcolor="#a16a3d">
                  <v:path arrowok="t" o:connecttype="custom" o:connectlocs="28,926;196,926;209,554;216,97;94,7;28,142;28,408;28,750;28,926" o:connectangles="0,0,0,0,0,0,0,0,0"/>
                </v:shape>
                <v:shape id="Freeform 13" o:spid="_x0000_s1033" style="position:absolute;left:3872;top:6996;width:1135;height:517;rotation:-287968fd;visibility:visible;mso-wrap-style:square;v-text-anchor:top" coordsize="2504,1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nPsQA&#10;AADcAAAADwAAAGRycy9kb3ducmV2LnhtbESPQWvCQBCF70L/wzKF3sxGCSKpq0hB6KFQo/6AITvN&#10;hmZnQ3aNsb++cxC8zfDevPfNZjf5To00xDawgUWWgyKug225MXA5H+ZrUDEhW+wCk4E7RdhtX2Yb&#10;LG24cUXjKTVKQjiWaMCl1Jdax9qRx5iFnli0nzB4TLIOjbYD3iTcd3qZ5yvtsWVpcNjTh6P693T1&#10;BvL1tP8uuiUXx6+qOIxX93c/V8a8vU77d1CJpvQ0P64/reAvhFaekQn0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3pz7EAAAA3AAAAA8AAAAAAAAAAAAAAAAAmAIAAGRycy9k&#10;b3ducmV2LnhtbFBLBQYAAAAABAAEAPUAAACJAwAAAAA=&#10;" path="m277,1127v277,80,1551,-11,1889,-13c2504,1112,2301,1183,2304,1114v3,-69,-91,-329,-118,-412c2159,619,2306,627,2139,614v-167,-13,-788,8,-957,7c1013,620,1138,693,1122,606,1106,519,1111,194,1089,97,1067,,1032,21,987,21,942,21,845,,819,97v-26,97,23,421,13,505c822,686,812,597,757,602v-55,5,-175,-57,-255,30c422,719,,1047,277,1127xe" fillcolor="#e6d98e">
                  <v:path arrowok="t" o:connecttype="custom" o:connectlocs="126,483;982,477;1044,477;991,301;970,263;536,266;509,260;494,42;447,9;371,42;377,258;343,258;228,271;126,483" o:connectangles="0,0,0,0,0,0,0,0,0,0,0,0,0,0"/>
                </v:shape>
                <v:shape id="Freeform 14" o:spid="_x0000_s1034" style="position:absolute;left:4088;top:6709;width:11;height:602;rotation:-287968fd;visibility:visible;mso-wrap-style:square;v-text-anchor:top" coordsize="24,1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l4sIA&#10;AADcAAAADwAAAGRycy9kb3ducmV2LnhtbERP32vCMBB+H/g/hBN8m6kTRDujqDAYiOJU9nw0t6az&#10;uXRNbOt/bwRhb/fx/bz5srOlaKj2hWMFo2ECgjhzuuBcwfn08ToF4QOyxtIxKbiRh+Wi9zLHVLuW&#10;v6g5hlzEEPYpKjAhVKmUPjNk0Q9dRRy5H1dbDBHWudQ1tjHclvItSSbSYsGxwWBFG0PZ5Xi1Cn6/&#10;m/V6P54m3XY8O5jDX6uz3UqpQb9bvYMI1IV/8dP9qeP80Qwez8QL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GXiwgAAANwAAAAPAAAAAAAAAAAAAAAAAJgCAABkcnMvZG93&#10;bnJldi54bWxQSwUGAAAAAAQABAD1AAAAhwMAAAAA&#10;" path="m,c12,96,24,193,24,428,24,663,12,1035,,1408e" filled="f">
                  <v:path arrowok="t" o:connecttype="custom" o:connectlocs="0,0;11,183;0,602" o:connectangles="0,0,0"/>
                </v:shape>
                <v:shape id="Freeform 15" o:spid="_x0000_s1035" style="position:absolute;left:4251;top:5842;width:258;height:1881;rotation:-287968fd;visibility:visible;mso-wrap-style:square;v-text-anchor:top" coordsize="570,4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gmMYA&#10;AADcAAAADwAAAGRycy9kb3ducmV2LnhtbESPzWvCQBDF74X+D8sUeil1Uw+pxqyiQqE3vwqltzE7&#10;+cDsbMiuGv975yD0NsN7895v8sXgWnWhPjSeDXyMElDEhbcNVwZ+Dl/vE1AhIltsPZOBGwVYzJ+f&#10;csysv/KOLvtYKQnhkKGBOsYu0zoUNTkMI98Ri1b63mGUta+07fEq4a7V4yRJtcOGpaHGjtY1Faf9&#10;2Rn4/Fsd33430+Nuu7XTtEzP6/RAxry+DMsZqEhD/Dc/rr+t4I8FX56RCf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DgmMYAAADcAAAADwAAAAAAAAAAAAAAAACYAgAAZHJz&#10;L2Rvd25yZXYueG1sUEsFBgAAAAAEAAQA9QAAAIsDAAAAAA==&#10;" path="m414,83c366,42,319,1,280,8,241,15,194,90,177,128v-17,38,22,60,,107c155,282,42,357,42,409v,52,132,79,135,137c180,604,77,681,57,757v-20,76,5,185,,243c52,1058,34,1056,27,1106,20,1156,,1246,12,1298v12,52,83,76,90,120c109,1462,50,1507,57,1565v7,58,75,-123,90,203c162,2094,159,3209,147,3520v-12,311,-68,71,-75,114c65,3677,109,3728,102,3777v-7,49,-70,109,-75,152c22,3972,62,3978,72,4036v10,58,2,190,15,244c100,4334,115,4347,147,4358v32,11,111,40,133,-14c302,4290,258,4097,280,4036v22,-61,134,-25,134,-58c414,3945,280,3879,280,3835v,-44,134,-73,134,-119c414,3670,307,3909,280,3561,253,3213,230,1970,252,1628v22,-342,135,-65,162,-120c441,1453,414,1349,414,1298v,-51,,-62,,-94c414,1172,394,1140,414,1106v20,-34,123,-32,123,-106c537,926,416,740,414,664v-2,-76,90,-74,108,-118c540,502,515,450,522,398v7,-52,48,-103,45,-163c564,175,555,76,507,38,459,,318,8,280,8e" fillcolor="#c4bc96 [2414]">
                  <v:path arrowok="t" o:connecttype="custom" o:connectlocs="187,35;127,3;80,55;80,101;19,175;80,234;26,324;26,428;12,473;5,555;46,606;26,669;67,756;67,1505;33,1554;46,1615;12,1680;33,1726;39,1831;67,1864;127,1858;127,1726;187,1701;127,1640;187,1589;127,1523;114,696;187,645;187,555;187,515;187,473;243,428;187,284;236,234;236,170;257,101;229,16;127,3" o:connectangles="0,0,0,0,0,0,0,0,0,0,0,0,0,0,0,0,0,0,0,0,0,0,0,0,0,0,0,0,0,0,0,0,0,0,0,0,0,0"/>
                </v:shape>
                <v:shape id="Freeform 16" o:spid="_x0000_s1036" style="position:absolute;left:4317;top:5935;width:140;height:81;rotation:4976319fd;visibility:visible;mso-wrap-style:square;v-text-anchor:top" coordsize="499,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x9cMA&#10;AADcAAAADwAAAGRycy9kb3ducmV2LnhtbERPS4vCMBC+C/sfwix4EU3tQUrXKK664EEPPi57G5qx&#10;LTaTbpO17b83guBtPr7nzJedqcSdGldaVjCdRCCIM6tLzhVczj/jBITzyBory6SgJwfLxcdgjqm2&#10;LR/pfvK5CCHsUlRQeF+nUrqsIINuYmviwF1tY9AH2ORSN9iGcFPJOIpm0mDJoaHAmtYFZbfTv1Hw&#10;+7fZ9/vROfk2/c7F23VyaHWi1PCzW32B8NT5t/jl3ukwP57C85lw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Ox9cMAAADcAAAADwAAAAAAAAAAAAAAAACYAgAAZHJzL2Rv&#10;d25yZXYueG1sUEsFBgAAAAAEAAQA9QAAAIgDAAAAAA==&#10;" path="m424,127c401,81,360,59,300,46,240,33,102,,62,46,22,92,,277,62,323v62,46,313,31,375,c499,292,447,173,424,127xe">
                  <v:path arrowok="t" o:connecttype="custom" o:connectlocs="119,28;84,10;17,10;17,71;123,71;119,28" o:connectangles="0,0,0,0,0,0"/>
                </v:shape>
                <v:shape id="Freeform 17" o:spid="_x0000_s1037" style="position:absolute;left:4236;top:5941;width:140;height:81;rotation:-6442850fd;visibility:visible;mso-wrap-style:square;v-text-anchor:top" coordsize="499,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PF8EA&#10;AADcAAAADwAAAGRycy9kb3ducmV2LnhtbERPS4vCMBC+L/gfwgheFk23oEg1iroK7kXwdR+asS02&#10;k9pEW//9RhC8zcf3nOm8NaV4UO0Kywp+BhEI4tTqgjMFp+OmPwbhPLLG0jIpeJKD+azzNcVE24b3&#10;9Dj4TIQQdgkqyL2vEildmpNBN7AVceAutjboA6wzqWtsQrgpZRxFI2mw4NCQY0WrnNLr4W4ULH9v&#10;brFr/5rheE3eZevz9+2+UarXbRcTEJ5a/xG/3Vsd5scxvJ4JF8j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GjxfBAAAA3AAAAA8AAAAAAAAAAAAAAAAAmAIAAGRycy9kb3du&#10;cmV2LnhtbFBLBQYAAAAABAAEAPUAAACGAwAAAAA=&#10;" path="m424,127c401,81,360,59,300,46,240,33,102,,62,46,22,92,,277,62,323v62,46,313,31,375,c499,292,447,173,424,127xe">
                  <v:path arrowok="t" o:connecttype="custom" o:connectlocs="119,28;84,10;17,10;17,71;123,71;119,28" o:connectangles="0,0,0,0,0,0"/>
                </v:shape>
                <v:shape id="Freeform 18" o:spid="_x0000_s1038" style="position:absolute;left:4209;top:5989;width:245;height:139;rotation:-287968fd;visibility:visible;mso-wrap-style:square;v-text-anchor:top" coordsize="54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YjMIA&#10;AADcAAAADwAAAGRycy9kb3ducmV2LnhtbERPTUsDMRC9C/0PYYRepM26BZG1aZGK0ItgWxGP0810&#10;s7iZLDtxG/+9KRS8zeN9znKdfKdGGqQNbOB+XoAiroNtuTHwcXidPYKSiGyxC0wGfklgvZrcLLGy&#10;4cw7GvexUTmEpUIDLsa+0lpqRx5lHnrizJ3C4DFmODTaDnjO4b7TZVE8aI8t5waHPW0c1d/7H2+g&#10;PKXxrcPPvnAJ348vd/IlpRgzvU3PT6Aipfgvvrq3Ns8vF3B5Jl+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9iMwgAAANwAAAAPAAAAAAAAAAAAAAAAAJgCAABkcnMvZG93&#10;bnJldi54bWxQSwUGAAAAAAQABAD1AAAAhwMAAAAA&#10;" path="m348,151v-43,11,-59,-6,-105,-30c197,97,105,,70,4,35,8,35,99,35,146,35,193,,260,70,286v70,26,309,38,386,15c533,278,527,187,534,146v7,-41,-2,-94,-33,-93c470,54,391,140,348,151xe">
                  <v:path arrowok="t" o:connecttype="custom" o:connectlocs="158,65;110,52;32,2;16,63;32,123;207,129;242,63;227,23;158,65" o:connectangles="0,0,0,0,0,0,0,0,0"/>
                </v:shape>
                <v:shape id="Freeform 19" o:spid="_x0000_s1039" style="position:absolute;left:4244;top:6050;width:190;height:40;rotation:-287968fd;visibility:visible;mso-wrap-style:square;v-text-anchor:top" coordsize="42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gspcEA&#10;AADcAAAADwAAAGRycy9kb3ducmV2LnhtbERPTYvCMBC9L/gfwgje1lSRZalGEUEQoQu69T40Y1ts&#10;JjVJtfrrNwuCt3m8z1msetOIGzlfW1YwGScgiAuray4V5L/bz28QPiBrbCyTggd5WC0HHwtMtb3z&#10;gW7HUIoYwj5FBVUIbSqlLyoy6Me2JY7c2TqDIUJXSu3wHsNNI6dJ8iUN1hwbKmxpU1FxOXZGQX3N&#10;9ldKDqc8/ynWrttnz0mXKTUa9us5iEB9eItf7p2O86cz+H8mXi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LKXBAAAA3AAAAA8AAAAAAAAAAAAAAAAAmAIAAGRycy9kb3du&#10;cmV2LnhtbFBLBQYAAAAABAAEAPUAAACGAwAAAAA=&#10;" path="m,c31,15,118,81,188,88,258,95,372,54,420,45e" filled="f">
                  <v:path arrowok="t" o:connecttype="custom" o:connectlocs="0,0;85,37;190,19" o:connectangles="0,0,0"/>
                </v:shape>
                <v:shape id="Freeform 20" o:spid="_x0000_s1040" style="position:absolute;left:4207;top:6123;width:121;height:174;rotation:-287968fd;visibility:visible;mso-wrap-style:square;v-text-anchor:top" coordsize="269,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6srsMA&#10;AADcAAAADwAAAGRycy9kb3ducmV2LnhtbERPS4vCMBC+C/sfwix401TBRapRdGEfp9X6xNvQjG3Z&#10;ZtJtsrX+eyMI3ubje8503ppSNFS7wrKCQT8CQZxaXXCmYLf96I1BOI+ssbRMCq7kYD576Uwx1vbC&#10;CTUbn4kQwi5GBbn3VSylS3My6Pq2Ig7c2dYGfYB1JnWNlxBuSjmMojdpsODQkGNF7zmlv5t/o+Cw&#10;cqck2f40y3Vp/2j1ddzvP49KdV/bxQSEp9Y/xQ/3tw7zhyO4PxMuk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6srsMAAADcAAAADwAAAAAAAAAAAAAAAACYAgAAZHJzL2Rv&#10;d25yZXYueG1sUEsFBgAAAAAEAAQA9QAAAIgDAAAAAA==&#10;" path="m161,13c149,,39,32,20,74,,115,2,210,41,266v38,56,189,140,208,140c269,406,172,303,161,266v-11,-37,24,-41,24,-83c185,141,166,48,161,13xe">
                  <v:path arrowok="t" o:connecttype="custom" o:connectlocs="72,6;9,32;18,114;112,174;72,114;83,78;72,6" o:connectangles="0,0,0,0,0,0,0"/>
                </v:shape>
                <v:shape id="Freeform 21" o:spid="_x0000_s1041" style="position:absolute;left:4328;top:6112;width:147;height:175;rotation:287968fd;flip:x;visibility:visible;mso-wrap-style:square;v-text-anchor:top" coordsize="269,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i3Sb8A&#10;AADcAAAADwAAAGRycy9kb3ducmV2LnhtbERPTYvCMBC9C/6HMII3TVWQtZqKyAq7sJdV8Tw0YxNs&#10;JqVJtf77zYLgbR7vczbb3tXiTm2wnhXMphkI4tJry5WC8+kw+QARIrLG2jMpeFKAbTEcbDDX/sG/&#10;dD/GSqQQDjkqMDE2uZShNOQwTH1DnLirbx3GBNtK6hYfKdzVcp5lS+nQcmow2NDeUHk7dk5BZqv6&#10;Yky3OIRof77l50LSipUaj/rdGkSkPr7FL/eXTvPnS/h/Jl0gi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LdJvwAAANwAAAAPAAAAAAAAAAAAAAAAAJgCAABkcnMvZG93bnJl&#10;di54bWxQSwUGAAAAAAQABAD1AAAAhAMAAAAA&#10;" path="m161,13c149,,39,32,20,74,,115,2,210,41,266v38,56,189,140,208,140c269,406,172,303,161,266v-11,-37,24,-41,24,-83c185,141,166,48,161,13xe">
                  <v:path arrowok="t" o:connecttype="custom" o:connectlocs="88,6;11,32;22,115;136,175;88,115;101,79;88,6" o:connectangles="0,0,0,0,0,0,0"/>
                </v:shape>
                <v:group id="Group 22" o:spid="_x0000_s1042" style="position:absolute;left:4206;top:6292;width:267;height:254;rotation:-287968fd" coordorigin="3582,6514" coordsize="588,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2s378AAADcAAAADwAAAGRycy9kb3ducmV2LnhtbERPTYvCMBC9C/6HMII3&#10;TfXgLtUoKgh68KCr4HHajG2xmZQkav33ZkHwNo/3ObNFa2rxIOcrywpGwwQEcW51xYWC099m8AvC&#10;B2SNtWVS8CIPi3m3M8NU2ycf6HEMhYgh7FNUUIbQpFL6vCSDfmgb4shdrTMYInSF1A6fMdzUcpwk&#10;E2mw4thQYkPrkvLb8W4U3LbSHbxfZeeX2+/wQhlP7plS/V67nIII1Iav+OPe6jh//AP/z8QL5PwN&#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HbtrN+/AAAA3AAAAA8AAAAA&#10;AAAAAAAAAAAAqgIAAGRycy9kb3ducmV2LnhtbFBLBQYAAAAABAAEAPoAAACWAwAAAAA=&#10;">
                  <v:shape id="Freeform 23" o:spid="_x0000_s1043" style="position:absolute;left:3591;top:6514;width:254;height:251;visibility:visible;mso-wrap-style:square;v-text-anchor:top" coordsize="56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rNEcYA&#10;AADcAAAADwAAAGRycy9kb3ducmV2LnhtbESPQWvCQBCF70L/wzKF3nSjFJHUTagFReihVCX0OGTH&#10;JJidDburpv31nUOhtxnem/e+WZej69WNQuw8G5jPMlDEtbcdNwZOx+10BSomZIu9ZzLwTRHK4mGy&#10;xtz6O3/S7ZAaJSEcczTQpjTkWse6JYdx5gdi0c4+OEyyhkbbgHcJd71eZNlSO+xYGloc6K2l+nK4&#10;OgPZqkrV7nnZf2021585Ve+7j2Mw5ulxfH0BlWhM/+a/670V/IXQyjMyg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rNEcYAAADcAAAADwAAAAAAAAAAAAAAAACYAgAAZHJz&#10;L2Rvd25yZXYueG1sUEsFBgAAAAAEAAQA9QAAAIsDAAAAAA==&#10;" path="m506,426v56,-48,36,-184,28,-251c526,108,514,50,459,25,404,,272,,204,25,136,50,84,105,54,175,24,245,,397,24,445v24,48,95,22,175,19c279,461,436,482,506,426xe">
                    <v:path arrowok="t" o:connecttype="custom" o:connectlocs="229,217;241,89;207,13;92,13;24,89;11,227;90,236;229,217" o:connectangles="0,0,0,0,0,0,0,0"/>
                  </v:shape>
                  <v:shape id="Freeform 24" o:spid="_x0000_s1044" style="position:absolute;left:3845;top:6515;width:250;height:250;flip:x;visibility:visible;mso-wrap-style:square;v-text-anchor:top" coordsize="56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VtusQA&#10;AADcAAAADwAAAGRycy9kb3ducmV2LnhtbERPTWsCMRC9F/wPYQreutlqbXU1StEWvIla9Dpuxs3a&#10;zWTZpLr11zeC0Ns83udMZq2txJkaXzpW8JykIIhzp0suFHxtP5+GIHxA1lg5JgW/5GE27TxMMNPu&#10;wms6b0IhYgj7DBWYEOpMSp8bsugTVxNH7ugaiyHCppC6wUsMt5XspemrtFhybDBY09xQ/r35sQp4&#10;0d9+HN52+3o+uJ4Wabm6vpijUt3H9n0MIlAb/sV391LH+b0R3J6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lbbrEAAAA3AAAAA8AAAAAAAAAAAAAAAAAmAIAAGRycy9k&#10;b3ducmV2LnhtbFBLBQYAAAAABAAEAPUAAACJAwAAAAA=&#10;" path="m506,426v56,-48,36,-184,28,-251c526,108,514,50,459,25,404,,272,,204,25,136,50,84,105,54,175,24,245,,397,24,445v24,48,95,22,175,19c279,461,436,482,506,426xe">
                    <v:path arrowok="t" o:connecttype="custom" o:connectlocs="225,216;238,89;204,13;91,13;24,89;11,226;89,235;225,216" o:connectangles="0,0,0,0,0,0,0,0"/>
                  </v:shape>
                  <v:group id="Group 25" o:spid="_x0000_s1045" style="position:absolute;left:3582;top:6765;width:588;height:344" coordorigin="7514,6671" coordsize="723,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Freeform 26" o:spid="_x0000_s1046" style="position:absolute;left:7514;top:6671;width:723;height:344;visibility:visible;mso-wrap-style:square;v-text-anchor:top" coordsize="775,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JJWsIA&#10;AADcAAAADwAAAGRycy9kb3ducmV2LnhtbERPTUsDMRC9C/0PYQrebLYVxK5NiwjWXkRse/E2bMbd&#10;1c0kJLPd7b83QqG3ebzPWW1G16kTxdR6NjCfFaCIK29brg0cD693j6CSIFvsPJOBMyXYrCc3Kyyt&#10;H/iTTnupVQ7hVKKBRiSUWqeqIYdp5gNx5r59dCgZxlrbiEMOd51eFMWDdthybmgw0EtD1e++dwa+&#10;ho+wdbuex7O8LWMfpI4/78bcTsfnJ1BCo1zFF/fO5vn3c/h/Jl+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UklawgAAANwAAAAPAAAAAAAAAAAAAAAAAJgCAABkcnMvZG93&#10;bnJldi54bWxQSwUGAAAAAAQABAD1AAAAhwMAAAAA&#10;" path="m723,349v52,-40,37,-153,12,-210c710,82,630,,570,8,510,16,420,178,376,184,332,190,338,68,305,45,272,22,226,29,178,45,130,61,30,88,15,139,,190,22,309,90,349v68,40,226,30,331,30c526,379,671,389,723,349xe">
                      <v:path arrowok="t" o:connecttype="custom" o:connectlocs="674,309;686,123;532,7;351,163;285,40;166,40;14,123;84,309;393,335;674,309" o:connectangles="0,0,0,0,0,0,0,0,0,0"/>
                    </v:shape>
                    <v:shape id="Freeform 27" o:spid="_x0000_s1047" style="position:absolute;left:7643;top:6840;width:465;height:135;visibility:visible;mso-wrap-style:square;v-text-anchor:top" coordsize="775,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DXLcEA&#10;AADcAAAADwAAAGRycy9kb3ducmV2LnhtbERPTUvDQBC9F/wPywje2o0RpMZugwhqLyJtvXgbsmMS&#10;zc4uu5Mm/feuIHibx/ucTT27QZ0opt6zgetVAYq48bbn1sD78Wm5BpUE2eLgmQycKUG9vVhssLJ+&#10;4j2dDtKqHMKpQgOdSKi0Tk1HDtPKB+LMffroUDKMrbYRpxzuBl0Wxa122HNu6DDQY0fN92F0Bj6m&#10;t/DsdiPPZ3m5i2OQNn69GnN1OT/cgxKa5V/8597ZPP+mhN9n8gV6+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A1y3BAAAA3AAAAA8AAAAAAAAAAAAAAAAAmAIAAGRycy9kb3du&#10;cmV2LnhtbFBLBQYAAAAABAAEAPUAAACGAwAAAAA=&#10;" path="m723,349v52,-40,37,-153,12,-210c710,82,630,,570,8,510,16,420,178,376,184,332,190,338,68,305,45,272,22,226,29,178,45,130,61,30,88,15,139,,190,22,309,90,349v68,40,226,30,331,30c526,379,671,389,723,349xe">
                      <v:path arrowok="t" o:connecttype="custom" o:connectlocs="434,121;441,48;342,3;226,64;183,16;107,16;9,48;54,121;253,132;434,121" o:connectangles="0,0,0,0,0,0,0,0,0,0"/>
                    </v:shape>
                  </v:group>
                  <v:shape id="Freeform 28" o:spid="_x0000_s1048" style="position:absolute;left:3687;top:6573;width:123;height:156;visibility:visible;mso-wrap-style:square;v-text-anchor:top" coordsize="209,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s8IA&#10;AADcAAAADwAAAGRycy9kb3ducmV2LnhtbERPTWvCQBC9F/oflil4qxsNFEldRVoED3owBnsdspNs&#10;aHY2ZLdJ/PduQfA2j/c56+1kWzFQ7xvHChbzBARx6XTDtYLisn9fgfABWWPrmBTcyMN28/qyxky7&#10;kc805KEWMYR9hgpMCF0mpS8NWfRz1xFHrnK9xRBhX0vd4xjDbSuXSfIhLTYcGwx29GWo/M3/rIIh&#10;T8/7n+XxWmAyfi9OldlVhVFq9jbtPkEEmsJT/HAfdJyfpvD/TLx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aWuzwgAAANwAAAAPAAAAAAAAAAAAAAAAAJgCAABkcnMvZG93&#10;bnJldi54bWxQSwUGAAAAAAQABAD1AAAAhwMAAAAA&#10;" path="m29,c,,,106,29,127v29,21,170,16,175,c209,111,58,,29,xe">
                    <v:path arrowok="t" o:connecttype="custom" o:connectlocs="17,0;17,134;120,134;17,0" o:connectangles="0,0,0,0"/>
                  </v:shape>
                  <v:shape id="Freeform 29" o:spid="_x0000_s1049" style="position:absolute;left:3853;top:6577;width:183;height:150;rotation:-7335283fd;visibility:visible;mso-wrap-style:square;v-text-anchor:top" coordsize="209,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LBCL8A&#10;AADcAAAADwAAAGRycy9kb3ducmV2LnhtbERP22oCMRB9L/gPYQTfatYqIqtRRCgqBaHqBwyb2Qsm&#10;kyWJ6/r3piD0bQ7nOqtNb43oyIfGsYLJOANBXDjdcKXgevn+XIAIEVmjcUwKnhRgsx58rDDX7sG/&#10;1J1jJVIIhxwV1DG2uZShqMliGLuWOHGl8xZjgr6S2uMjhVsjv7JsLi02nBpqbGlXU3E7360C/rFd&#10;RcdreepvptRzb5r9aaLUaNhvlyAi9fFf/HYfdJo/ncHfM+kC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8sEIvwAAANwAAAAPAAAAAAAAAAAAAAAAAJgCAABkcnMvZG93bnJl&#10;di54bWxQSwUGAAAAAAQABAD1AAAAhAMAAAAA&#10;" path="m29,c,,,106,29,127v29,21,170,16,175,c209,111,58,,29,xe">
                    <v:path arrowok="t" o:connecttype="custom" o:connectlocs="25,0;25,129;179,129;25,0" o:connectangles="0,0,0,0"/>
                  </v:shape>
                </v:group>
                <v:shape id="Freeform 30" o:spid="_x0000_s1050" style="position:absolute;left:4367;top:5934;width:39;height:91;rotation:-287968fd;visibility:visible;mso-wrap-style:square;v-text-anchor:top" coordsize="29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3TesMA&#10;AADcAAAADwAAAGRycy9kb3ducmV2LnhtbERPS2sCMRC+C/0PYQrearaKRbZmRVpF25Nue/E2bGYf&#10;7WYSNtFd/70pFLzNx/ec5WowrbhQ5xvLCp4nCQjiwuqGKwXfX9unBQgfkDW2lknBlTyssofRElNt&#10;ez7SJQ+ViCHsU1RQh+BSKX1Rk0E/sY44cqXtDIYIu0rqDvsYblo5TZIXabDh2FCjo7eait/8bBQc&#10;rptjud65d91vTtS7/ONn+3lSavw4rF9BBBrCXfzv3us4fzaHv2fiB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3TesMAAADcAAAADwAAAAAAAAAAAAAAAACYAgAAZHJzL2Rv&#10;d25yZXYueG1sUEsFBgAAAAAEAAQA9QAAAIgDAAAAAA==&#10;" path="m38,30c9,60,,183,38,213v38,30,200,31,229,c296,182,251,50,213,30,175,10,67,,38,30xe">
                  <v:path arrowok="t" o:connecttype="custom" o:connectlocs="5,11;5,79;35,79;28,11;5,11" o:connectangles="0,0,0,0,0"/>
                </v:shape>
                <v:shape id="Freeform 31" o:spid="_x0000_s1051" style="position:absolute;left:4290;top:5940;width:39;height:91;rotation:-287968fd;visibility:visible;mso-wrap-style:square;v-text-anchor:top" coordsize="29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9NDcMA&#10;AADcAAAADwAAAGRycy9kb3ducmV2LnhtbERPS2sCMRC+F/wPYQRvNauClO1GER+oPdVtL96Gzeyj&#10;3UzCJrrrv28Khd7m43tOth5MK+7U+caygtk0AUFcWN1wpeDz4/D8AsIHZI2tZVLwIA/r1egpw1Tb&#10;ni90z0MlYgj7FBXUIbhUSl/UZNBPrSOOXGk7gyHCrpK6wz6Gm1bOk2QpDTYcG2p0tK2p+M5vRsH7&#10;Y38pN0e30/3+Sr3Lz1+Ht6tSk/GweQURaAj/4j/3Scf5iyX8PhMv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9NDcMAAADcAAAADwAAAAAAAAAAAAAAAACYAgAAZHJzL2Rv&#10;d25yZXYueG1sUEsFBgAAAAAEAAQA9QAAAIgDAAAAAA==&#10;" path="m38,30c9,60,,183,38,213v38,30,200,31,229,c296,182,251,50,213,30,175,10,67,,38,30xe">
                  <v:path arrowok="t" o:connecttype="custom" o:connectlocs="5,11;5,79;35,79;28,11;5,11" o:connectangles="0,0,0,0,0"/>
                </v:shape>
                <v:shape id="Freeform 32" o:spid="_x0000_s1052" style="position:absolute;left:4841;top:6787;width:6;height:466;rotation:-287968fd;visibility:visible;mso-wrap-style:square;v-text-anchor:top" coordsize="14,1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fv8UA&#10;AADcAAAADwAAAGRycy9kb3ducmV2LnhtbERP32vCMBB+H+x/CDfYi2iqwiadUYbiUISNVRF8uzVn&#10;W9ZcShK1+tcbYbC3+/h+3njamlqcyPnKsoJ+LwFBnFtdcaFgu1l0RyB8QNZYWyYFF/IwnTw+jDHV&#10;9szfdMpCIWII+xQVlCE0qZQ+L8mg79mGOHIH6wyGCF0htcNzDDe1HCTJizRYcWwosaFZSflvdjQK&#10;Op3rYPdZf1wy3X6t9mt2h7n5Uer5qX1/AxGoDf/iP/dSx/nDV7g/Ey+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xQAAANwAAAAPAAAAAAAAAAAAAAAAAJgCAABkcnMv&#10;ZG93bnJldi54bWxQSwUGAAAAAAQABAD1AAAAigMAAAAA&#10;" path="m14,1089c14,1089,7,544,,e" filled="f">
                  <v:path arrowok="t" o:connecttype="custom" o:connectlocs="6,466;0,0" o:connectangles="0,0"/>
                </v:shape>
                <v:shape id="Freeform 33" o:spid="_x0000_s1053" style="position:absolute;left:4085;top:6803;width:730;height:14;rotation:-287968fd;visibility:visible;mso-wrap-style:square;v-text-anchor:top" coordsize="16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px8YA&#10;AADcAAAADwAAAGRycy9kb3ducmV2LnhtbESPQWvCQBCF74X+h2UK3upGLa1EVymFgCfbxiJ4G7Nj&#10;EszOhuxqkn/fORR6m+G9ee+b9XZwjbpTF2rPBmbTBBRx4W3NpYGfQ/a8BBUissXGMxkYKcB28/iw&#10;xtT6nr/pnsdSSQiHFA1UMbap1qGoyGGY+pZYtIvvHEZZu1LbDnsJd42eJ8mrdlizNFTY0kdFxTW/&#10;OQPZ5fhWjn2enF6+Yv953u2v2XgzZvI0vK9ARRriv/nvemcFfyG08ox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Lpx8YAAADcAAAADwAAAAAAAAAAAAAAAACYAgAAZHJz&#10;L2Rvd25yZXYueG1sUEsFBgAAAAAEAAQA9QAAAIsDAAAAAA==&#10;" path="m1612,34c1538,28,1434,,1165,,896,,243,27,,34e" filled="f">
                  <v:path arrowok="t" o:connecttype="custom" o:connectlocs="730,14;528,0;0,14" o:connectangles="0,0,0"/>
                </v:shape>
                <v:shape id="Freeform 34" o:spid="_x0000_s1054" style="position:absolute;left:4495;top:6892;width:238;height:213;rotation:-287968fd;visibility:visible;mso-wrap-style:square;v-text-anchor:top" coordsize="525,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eEcMA&#10;AADcAAAADwAAAGRycy9kb3ducmV2LnhtbERPTWsCMRC9F/wPYQRvNauWoqtRVJTqwYNrKe1t2Iyb&#10;xc1k2UTd/vtGKHibx/uc2aK1lbhR40vHCgb9BARx7nTJhYLP0/Z1DMIHZI2VY1LwSx4W887LDFPt&#10;7nykWxYKEUPYp6jAhFCnUvrckEXfdzVx5M6usRgibAqpG7zHcFvJYZK8S4slxwaDNa0N5ZfsahUs&#10;kyrX2U5+Z2+Hj9Lsv1Y/Gzoq1eu2yymIQG14iv/dOx3njybweCZe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YeEcMAAADcAAAADwAAAAAAAAAAAAAAAACYAgAAZHJzL2Rv&#10;d25yZXYueG1sUEsFBgAAAAAEAAQA9QAAAIgDAAAAAA==&#10;" path="m44,35v-35,35,,125,,195c44,300,,413,44,455v44,42,188,28,263,28c382,483,463,490,494,455v31,-35,3,-113,,-180c491,208,513,92,473,50,433,8,325,22,254,20,183,18,79,,44,35xe" fillcolor="#e6d98e" strokecolor="black [3213]">
                  <v:path arrowok="t" o:connecttype="custom" o:connectlocs="20,15;20,99;20,195;139,207;224,195;224,118;214,21;115,9;20,15" o:connectangles="0,0,0,0,0,0,0,0,0"/>
                </v:shape>
                <v:group id="Group 35" o:spid="_x0000_s1055" style="position:absolute;left:4314;top:7393;width:168;height:181;rotation:-287968fd" coordorigin="3582,6514" coordsize="588,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29ELwwAAANwAAAAP&#10;AAAAAAAAAAAAAAAAAKoCAABkcnMvZG93bnJldi54bWxQSwUGAAAAAAQABAD6AAAAmgMAAAAA&#10;">
                  <v:shape id="Freeform 36" o:spid="_x0000_s1056" style="position:absolute;left:3591;top:6514;width:254;height:251;visibility:visible;mso-wrap-style:square;v-text-anchor:top" coordsize="56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BLMMA&#10;AADcAAAADwAAAGRycy9kb3ducmV2LnhtbERP32vCMBB+F/Y/hBvsTZMOEalG0cFksIcxleLj0Zxt&#10;sbmUJLbd/vplMNjbfXw/b70dbSt68qFxrCGbKRDEpTMNVxrOp9fpEkSIyAZbx6ThiwJsNw+TNebG&#10;DfxJ/TFWIoVwyFFDHWOXSxnKmiyGmeuIE3d13mJM0FfSeBxSuG3ls1ILabHh1FBjRy81lbfj3WpQ&#10;yyIWh/mivez39++MivfDx8lr/fQ47lYgIo3xX/znfjNp/jyD32fSB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BLMMAAADcAAAADwAAAAAAAAAAAAAAAACYAgAAZHJzL2Rv&#10;d25yZXYueG1sUEsFBgAAAAAEAAQA9QAAAIgDAAAAAA==&#10;" path="m506,426v56,-48,36,-184,28,-251c526,108,514,50,459,25,404,,272,,204,25,136,50,84,105,54,175,24,245,,397,24,445v24,48,95,22,175,19c279,461,436,482,506,426xe">
                    <v:path arrowok="t" o:connecttype="custom" o:connectlocs="229,217;241,89;207,13;92,13;24,89;11,227;90,236;229,217" o:connectangles="0,0,0,0,0,0,0,0"/>
                  </v:shape>
                  <v:shape id="Freeform 37" o:spid="_x0000_s1057" style="position:absolute;left:3845;top:6515;width:250;height:250;flip:x;visibility:visible;mso-wrap-style:square;v-text-anchor:top" coordsize="562,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4aa8QA&#10;AADcAAAADwAAAGRycy9kb3ducmV2LnhtbERPS2vCQBC+C/0PyxR6002tL9KsUnxAb6Uqep1mJ9m0&#10;2dmQXTX667sFobf5+J6TLTpbizO1vnKs4HmQgCDOna64VLDfbfozED4ga6wdk4IreVjMH3oZptpd&#10;+JPO21CKGMI+RQUmhCaV0ueGLPqBa4gjV7jWYoiwLaVu8RLDbS2HSTKRFiuODQYbWhrKf7Ynq4BX&#10;L7v11/RwbJbj2/cqqT5uI1Mo9fTYvb2CCNSFf/Hd/a7j/NEQ/p6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eGmvEAAAA3AAAAA8AAAAAAAAAAAAAAAAAmAIAAGRycy9k&#10;b3ducmV2LnhtbFBLBQYAAAAABAAEAPUAAACJAwAAAAA=&#10;" path="m506,426v56,-48,36,-184,28,-251c526,108,514,50,459,25,404,,272,,204,25,136,50,84,105,54,175,24,245,,397,24,445v24,48,95,22,175,19c279,461,436,482,506,426xe">
                    <v:path arrowok="t" o:connecttype="custom" o:connectlocs="225,216;238,89;204,13;91,13;24,89;11,226;89,235;225,216" o:connectangles="0,0,0,0,0,0,0,0"/>
                  </v:shape>
                  <v:group id="Group 38" o:spid="_x0000_s1058" style="position:absolute;left:3582;top:6765;width:588;height:344" coordorigin="7514,6671" coordsize="723,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Freeform 39" o:spid="_x0000_s1059" style="position:absolute;left:7514;top:6671;width:723;height:344;visibility:visible;mso-wrap-style:square;v-text-anchor:top" coordsize="775,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Zv8IA&#10;AADcAAAADwAAAGRycy9kb3ducmV2LnhtbERPS0sDMRC+C/6HMEJvNmspomvTIkIfFym2XrwNm3F3&#10;dTMJyWx3+++bguBtPr7nLFaj69SJYmo9G3iYFqCIK29brg18Htf3T6CSIFvsPJOBMyVYLW9vFlha&#10;P/AHnQ5SqxzCqUQDjUgotU5VQw7T1AfizH376FAyjLW2EYcc7jo9K4pH7bDl3NBgoLeGqt9D7wx8&#10;Dfuwcbuex7Nsn2MfpI4/78ZM7sbXF1BCo/yL/9w7m+fP53B9Jl+gl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I5m/wgAAANwAAAAPAAAAAAAAAAAAAAAAAJgCAABkcnMvZG93&#10;bnJldi54bWxQSwUGAAAAAAQABAD1AAAAhwMAAAAA&#10;" path="m723,349v52,-40,37,-153,12,-210c710,82,630,,570,8,510,16,420,178,376,184,332,190,338,68,305,45,272,22,226,29,178,45,130,61,30,88,15,139,,190,22,309,90,349v68,40,226,30,331,30c526,379,671,389,723,349xe">
                      <v:path arrowok="t" o:connecttype="custom" o:connectlocs="674,309;686,123;532,7;351,163;285,40;166,40;14,123;84,309;393,335;674,309" o:connectangles="0,0,0,0,0,0,0,0,0,0"/>
                    </v:shape>
                    <v:shape id="Freeform 40" o:spid="_x0000_s1060" style="position:absolute;left:7643;top:6840;width:465;height:135;visibility:visible;mso-wrap-style:square;v-text-anchor:top" coordsize="775,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88JMIA&#10;AADcAAAADwAAAGRycy9kb3ducmV2LnhtbERPTUsDMRC9C/6HMEJvNqtY0W3TIoK2F5FWL70Nm+nu&#10;1s0kJLPd7b9vBMHbPN7nLFaj69SJYmo9G7ibFqCIK29brg18f73dPoFKgmyx80wGzpRgtby+WmBp&#10;/cBbOu2kVjmEU4kGGpFQap2qhhymqQ/EmTv46FAyjLW2EYcc7jp9XxSP2mHLuaHBQK8NVT+73hnY&#10;D5/h3W16Hs+yfo59kDoeP4yZ3Iwvc1BCo/yL/9wbm+c/zOD3mXyB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bzwkwgAAANwAAAAPAAAAAAAAAAAAAAAAAJgCAABkcnMvZG93&#10;bnJldi54bWxQSwUGAAAAAAQABAD1AAAAhwMAAAAA&#10;" path="m723,349v52,-40,37,-153,12,-210c710,82,630,,570,8,510,16,420,178,376,184,332,190,338,68,305,45,272,22,226,29,178,45,130,61,30,88,15,139,,190,22,309,90,349v68,40,226,30,331,30c526,379,671,389,723,349xe">
                      <v:path arrowok="t" o:connecttype="custom" o:connectlocs="434,121;441,48;342,3;226,64;183,16;107,16;9,48;54,121;253,132;434,121" o:connectangles="0,0,0,0,0,0,0,0,0,0"/>
                    </v:shape>
                  </v:group>
                  <v:shape id="Freeform 41" o:spid="_x0000_s1061" style="position:absolute;left:3687;top:6573;width:123;height:156;visibility:visible;mso-wrap-style:square;v-text-anchor:top" coordsize="209,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7VsIA&#10;AADcAAAADwAAAGRycy9kb3ducmV2LnhtbERPTWvCQBC9F/wPywje6kYtUqKriCL0YA+mQa9DdpIN&#10;ZmdDdpvEf98tFHqbx/uc7X60jeip87VjBYt5AoK4cLrmSkH+dX59B+EDssbGMSl4kof9bvKyxVS7&#10;ga/UZ6ESMYR9igpMCG0qpS8MWfRz1xJHrnSdxRBhV0nd4RDDbSOXSbKWFmuODQZbOhoqHtm3VdBn&#10;q+v5vrzcckyG0+KzNIcyN0rNpuNhAyLQGP7Ff+4PHee/reH3mXiB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LtWwgAAANwAAAAPAAAAAAAAAAAAAAAAAJgCAABkcnMvZG93&#10;bnJldi54bWxQSwUGAAAAAAQABAD1AAAAhwMAAAAA&#10;" path="m29,c,,,106,29,127v29,21,170,16,175,c209,111,58,,29,xe">
                    <v:path arrowok="t" o:connecttype="custom" o:connectlocs="17,0;17,134;120,134;17,0" o:connectangles="0,0,0,0"/>
                  </v:shape>
                  <v:shape id="Freeform 42" o:spid="_x0000_s1062" style="position:absolute;left:3853;top:6577;width:183;height:150;rotation:-7335283fd;visibility:visible;mso-wrap-style:square;v-text-anchor:top" coordsize="209,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sAr8A&#10;AADcAAAADwAAAGRycy9kb3ducmV2LnhtbERP22oCMRB9F/yHMIJvmlWKlq1RRJBWBMHLBwyb2Qsm&#10;kyVJ1/XvjVDo2xzOdVab3hrRkQ+NYwWzaQaCuHC64UrB7bqffIIIEVmjcUwKnhRgsx4OVphr9+Az&#10;dZdYiRTCIUcFdYxtLmUoarIYpq4lTlzpvMWYoK+k9vhI4dbIeZYtpMWGU0ONLe1qKu6XX6uAj7ar&#10;6HArT/3dlHrhTfN9mik1HvXbLxCR+vgv/nP/6DT/YwnvZ9IFcv0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JiwCvwAAANwAAAAPAAAAAAAAAAAAAAAAAJgCAABkcnMvZG93bnJl&#10;di54bWxQSwUGAAAAAAQABAD1AAAAhAMAAAAA&#10;" path="m29,c,,,106,29,127v29,21,170,16,175,c209,111,58,,29,xe">
                    <v:path arrowok="t" o:connecttype="custom" o:connectlocs="25,0;25,129;179,129;25,0" o:connectangles="0,0,0,0"/>
                  </v:shape>
                </v:group>
              </v:group>
            </w:pict>
          </mc:Fallback>
        </mc:AlternateContent>
      </w:r>
      <w:r>
        <w:rPr>
          <w:b/>
          <w:i/>
          <w:noProof/>
          <w:color w:val="0070C0"/>
          <w:sz w:val="28"/>
          <w:szCs w:val="28"/>
          <w:lang w:val="en-NZ" w:eastAsia="en-NZ" w:bidi="ar-SA"/>
        </w:rPr>
        <mc:AlternateContent>
          <mc:Choice Requires="wpg">
            <w:drawing>
              <wp:anchor distT="0" distB="0" distL="114300" distR="114300" simplePos="0" relativeHeight="251645952" behindDoc="0" locked="0" layoutInCell="1" allowOverlap="1" wp14:anchorId="2351D2AB" wp14:editId="150BBBA5">
                <wp:simplePos x="0" y="0"/>
                <wp:positionH relativeFrom="column">
                  <wp:posOffset>3738245</wp:posOffset>
                </wp:positionH>
                <wp:positionV relativeFrom="paragraph">
                  <wp:posOffset>48260</wp:posOffset>
                </wp:positionV>
                <wp:extent cx="705485" cy="680720"/>
                <wp:effectExtent l="471170" t="10160" r="13970" b="299720"/>
                <wp:wrapNone/>
                <wp:docPr id="97"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705485" cy="680720"/>
                          <a:chOff x="2333" y="6123"/>
                          <a:chExt cx="1965" cy="1190"/>
                        </a:xfrm>
                      </wpg:grpSpPr>
                      <wps:wsp>
                        <wps:cNvPr id="100" name="Freeform 44"/>
                        <wps:cNvSpPr>
                          <a:spLocks/>
                        </wps:cNvSpPr>
                        <wps:spPr bwMode="auto">
                          <a:xfrm flipH="1">
                            <a:off x="3479" y="6123"/>
                            <a:ext cx="819" cy="1050"/>
                          </a:xfrm>
                          <a:custGeom>
                            <a:avLst/>
                            <a:gdLst>
                              <a:gd name="T0" fmla="*/ 1486 w 5611"/>
                              <a:gd name="T1" fmla="*/ 164 h 9538"/>
                              <a:gd name="T2" fmla="*/ 1242 w 5611"/>
                              <a:gd name="T3" fmla="*/ 68 h 9538"/>
                              <a:gd name="T4" fmla="*/ 960 w 5611"/>
                              <a:gd name="T5" fmla="*/ 179 h 9538"/>
                              <a:gd name="T6" fmla="*/ 825 w 5611"/>
                              <a:gd name="T7" fmla="*/ 393 h 9538"/>
                              <a:gd name="T8" fmla="*/ 390 w 5611"/>
                              <a:gd name="T9" fmla="*/ 1079 h 9538"/>
                              <a:gd name="T10" fmla="*/ 30 w 5611"/>
                              <a:gd name="T11" fmla="*/ 1909 h 9538"/>
                              <a:gd name="T12" fmla="*/ 720 w 5611"/>
                              <a:gd name="T13" fmla="*/ 2380 h 9538"/>
                              <a:gd name="T14" fmla="*/ 1667 w 5611"/>
                              <a:gd name="T15" fmla="*/ 2535 h 9538"/>
                              <a:gd name="T16" fmla="*/ 1991 w 5611"/>
                              <a:gd name="T17" fmla="*/ 3104 h 9538"/>
                              <a:gd name="T18" fmla="*/ 2200 w 5611"/>
                              <a:gd name="T19" fmla="*/ 4257 h 9538"/>
                              <a:gd name="T20" fmla="*/ 2059 w 5611"/>
                              <a:gd name="T21" fmla="*/ 4879 h 9538"/>
                              <a:gd name="T22" fmla="*/ 1680 w 5611"/>
                              <a:gd name="T23" fmla="*/ 7182 h 9538"/>
                              <a:gd name="T24" fmla="*/ 1455 w 5611"/>
                              <a:gd name="T25" fmla="*/ 8824 h 9538"/>
                              <a:gd name="T26" fmla="*/ 690 w 5611"/>
                              <a:gd name="T27" fmla="*/ 9114 h 9538"/>
                              <a:gd name="T28" fmla="*/ 1817 w 5611"/>
                              <a:gd name="T29" fmla="*/ 9245 h 9538"/>
                              <a:gd name="T30" fmla="*/ 2112 w 5611"/>
                              <a:gd name="T31" fmla="*/ 7934 h 9538"/>
                              <a:gd name="T32" fmla="*/ 2864 w 5611"/>
                              <a:gd name="T33" fmla="*/ 5729 h 9538"/>
                              <a:gd name="T34" fmla="*/ 2864 w 5611"/>
                              <a:gd name="T35" fmla="*/ 8824 h 9538"/>
                              <a:gd name="T36" fmla="*/ 3383 w 5611"/>
                              <a:gd name="T37" fmla="*/ 9359 h 9538"/>
                              <a:gd name="T38" fmla="*/ 3659 w 5611"/>
                              <a:gd name="T39" fmla="*/ 7313 h 9538"/>
                              <a:gd name="T40" fmla="*/ 3973 w 5611"/>
                              <a:gd name="T41" fmla="*/ 4624 h 9538"/>
                              <a:gd name="T42" fmla="*/ 4437 w 5611"/>
                              <a:gd name="T43" fmla="*/ 3299 h 9538"/>
                              <a:gd name="T44" fmla="*/ 4933 w 5611"/>
                              <a:gd name="T45" fmla="*/ 3959 h 9538"/>
                              <a:gd name="T46" fmla="*/ 4642 w 5611"/>
                              <a:gd name="T47" fmla="*/ 4930 h 9538"/>
                              <a:gd name="T48" fmla="*/ 4153 w 5611"/>
                              <a:gd name="T49" fmla="*/ 5234 h 9538"/>
                              <a:gd name="T50" fmla="*/ 4804 w 5611"/>
                              <a:gd name="T51" fmla="*/ 5366 h 9538"/>
                              <a:gd name="T52" fmla="*/ 5200 w 5611"/>
                              <a:gd name="T53" fmla="*/ 4690 h 9538"/>
                              <a:gd name="T54" fmla="*/ 5564 w 5611"/>
                              <a:gd name="T55" fmla="*/ 3538 h 9538"/>
                              <a:gd name="T56" fmla="*/ 4762 w 5611"/>
                              <a:gd name="T57" fmla="*/ 2558 h 9538"/>
                              <a:gd name="T58" fmla="*/ 4153 w 5611"/>
                              <a:gd name="T59" fmla="*/ 1967 h 9538"/>
                              <a:gd name="T60" fmla="*/ 3454 w 5611"/>
                              <a:gd name="T61" fmla="*/ 1529 h 9538"/>
                              <a:gd name="T62" fmla="*/ 3509 w 5611"/>
                              <a:gd name="T63" fmla="*/ 1110 h 9538"/>
                              <a:gd name="T64" fmla="*/ 3494 w 5611"/>
                              <a:gd name="T65" fmla="*/ 266 h 9538"/>
                              <a:gd name="T66" fmla="*/ 2829 w 5611"/>
                              <a:gd name="T67" fmla="*/ 68 h 9538"/>
                              <a:gd name="T68" fmla="*/ 2512 w 5611"/>
                              <a:gd name="T69" fmla="*/ 502 h 9538"/>
                              <a:gd name="T70" fmla="*/ 2469 w 5611"/>
                              <a:gd name="T71" fmla="*/ 750 h 9538"/>
                              <a:gd name="T72" fmla="*/ 2512 w 5611"/>
                              <a:gd name="T73" fmla="*/ 1140 h 9538"/>
                              <a:gd name="T74" fmla="*/ 2568 w 5611"/>
                              <a:gd name="T75" fmla="*/ 1559 h 9538"/>
                              <a:gd name="T76" fmla="*/ 2659 w 5611"/>
                              <a:gd name="T77" fmla="*/ 1755 h 9538"/>
                              <a:gd name="T78" fmla="*/ 2200 w 5611"/>
                              <a:gd name="T79" fmla="*/ 1801 h 9538"/>
                              <a:gd name="T80" fmla="*/ 1530 w 5611"/>
                              <a:gd name="T81" fmla="*/ 1801 h 9538"/>
                              <a:gd name="T82" fmla="*/ 900 w 5611"/>
                              <a:gd name="T83" fmla="*/ 1634 h 9538"/>
                              <a:gd name="T84" fmla="*/ 855 w 5611"/>
                              <a:gd name="T85" fmla="*/ 1260 h 9538"/>
                              <a:gd name="T86" fmla="*/ 1095 w 5611"/>
                              <a:gd name="T87" fmla="*/ 603 h 9538"/>
                              <a:gd name="T88" fmla="*/ 1455 w 5611"/>
                              <a:gd name="T89" fmla="*/ 603 h 9538"/>
                              <a:gd name="T90" fmla="*/ 1577 w 5611"/>
                              <a:gd name="T91" fmla="*/ 266 h 9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611" h="9538">
                                <a:moveTo>
                                  <a:pt x="1577" y="266"/>
                                </a:moveTo>
                                <a:cubicBezTo>
                                  <a:pt x="1568" y="228"/>
                                  <a:pt x="1529" y="181"/>
                                  <a:pt x="1486" y="164"/>
                                </a:cubicBezTo>
                                <a:cubicBezTo>
                                  <a:pt x="1443" y="147"/>
                                  <a:pt x="1360" y="180"/>
                                  <a:pt x="1319" y="164"/>
                                </a:cubicBezTo>
                                <a:cubicBezTo>
                                  <a:pt x="1278" y="148"/>
                                  <a:pt x="1274" y="92"/>
                                  <a:pt x="1242" y="68"/>
                                </a:cubicBezTo>
                                <a:cubicBezTo>
                                  <a:pt x="1210" y="44"/>
                                  <a:pt x="1172" y="0"/>
                                  <a:pt x="1125" y="19"/>
                                </a:cubicBezTo>
                                <a:cubicBezTo>
                                  <a:pt x="1078" y="38"/>
                                  <a:pt x="1002" y="138"/>
                                  <a:pt x="960" y="179"/>
                                </a:cubicBezTo>
                                <a:cubicBezTo>
                                  <a:pt x="918" y="220"/>
                                  <a:pt x="892" y="230"/>
                                  <a:pt x="870" y="266"/>
                                </a:cubicBezTo>
                                <a:cubicBezTo>
                                  <a:pt x="848" y="302"/>
                                  <a:pt x="870" y="312"/>
                                  <a:pt x="825" y="393"/>
                                </a:cubicBezTo>
                                <a:cubicBezTo>
                                  <a:pt x="780" y="474"/>
                                  <a:pt x="672" y="636"/>
                                  <a:pt x="600" y="750"/>
                                </a:cubicBezTo>
                                <a:cubicBezTo>
                                  <a:pt x="528" y="864"/>
                                  <a:pt x="468" y="949"/>
                                  <a:pt x="390" y="1079"/>
                                </a:cubicBezTo>
                                <a:cubicBezTo>
                                  <a:pt x="312" y="1209"/>
                                  <a:pt x="195" y="1391"/>
                                  <a:pt x="135" y="1529"/>
                                </a:cubicBezTo>
                                <a:cubicBezTo>
                                  <a:pt x="75" y="1667"/>
                                  <a:pt x="0" y="1806"/>
                                  <a:pt x="30" y="1909"/>
                                </a:cubicBezTo>
                                <a:cubicBezTo>
                                  <a:pt x="60" y="2012"/>
                                  <a:pt x="200" y="2067"/>
                                  <a:pt x="315" y="2145"/>
                                </a:cubicBezTo>
                                <a:cubicBezTo>
                                  <a:pt x="430" y="2223"/>
                                  <a:pt x="565" y="2307"/>
                                  <a:pt x="720" y="2380"/>
                                </a:cubicBezTo>
                                <a:cubicBezTo>
                                  <a:pt x="875" y="2453"/>
                                  <a:pt x="1084" y="2555"/>
                                  <a:pt x="1242" y="2581"/>
                                </a:cubicBezTo>
                                <a:cubicBezTo>
                                  <a:pt x="1400" y="2607"/>
                                  <a:pt x="1574" y="2518"/>
                                  <a:pt x="1667" y="2535"/>
                                </a:cubicBezTo>
                                <a:cubicBezTo>
                                  <a:pt x="1760" y="2552"/>
                                  <a:pt x="1747" y="2587"/>
                                  <a:pt x="1801" y="2682"/>
                                </a:cubicBezTo>
                                <a:cubicBezTo>
                                  <a:pt x="1855" y="2777"/>
                                  <a:pt x="1925" y="2941"/>
                                  <a:pt x="1991" y="3104"/>
                                </a:cubicBezTo>
                                <a:cubicBezTo>
                                  <a:pt x="2057" y="3267"/>
                                  <a:pt x="2165" y="3466"/>
                                  <a:pt x="2200" y="3658"/>
                                </a:cubicBezTo>
                                <a:cubicBezTo>
                                  <a:pt x="2235" y="3850"/>
                                  <a:pt x="2200" y="4123"/>
                                  <a:pt x="2200" y="4257"/>
                                </a:cubicBezTo>
                                <a:cubicBezTo>
                                  <a:pt x="2200" y="4391"/>
                                  <a:pt x="2223" y="4361"/>
                                  <a:pt x="2200" y="4465"/>
                                </a:cubicBezTo>
                                <a:cubicBezTo>
                                  <a:pt x="2177" y="4569"/>
                                  <a:pt x="2143" y="4629"/>
                                  <a:pt x="2059" y="4879"/>
                                </a:cubicBezTo>
                                <a:cubicBezTo>
                                  <a:pt x="1975" y="5129"/>
                                  <a:pt x="1758" y="5584"/>
                                  <a:pt x="1695" y="5968"/>
                                </a:cubicBezTo>
                                <a:cubicBezTo>
                                  <a:pt x="1632" y="6352"/>
                                  <a:pt x="1700" y="6759"/>
                                  <a:pt x="1680" y="7182"/>
                                </a:cubicBezTo>
                                <a:cubicBezTo>
                                  <a:pt x="1660" y="7605"/>
                                  <a:pt x="1614" y="8235"/>
                                  <a:pt x="1577" y="8509"/>
                                </a:cubicBezTo>
                                <a:cubicBezTo>
                                  <a:pt x="1540" y="8783"/>
                                  <a:pt x="1494" y="8752"/>
                                  <a:pt x="1455" y="8824"/>
                                </a:cubicBezTo>
                                <a:cubicBezTo>
                                  <a:pt x="1416" y="8896"/>
                                  <a:pt x="1468" y="8891"/>
                                  <a:pt x="1341" y="8939"/>
                                </a:cubicBezTo>
                                <a:cubicBezTo>
                                  <a:pt x="1214" y="8987"/>
                                  <a:pt x="728" y="9058"/>
                                  <a:pt x="690" y="9114"/>
                                </a:cubicBezTo>
                                <a:cubicBezTo>
                                  <a:pt x="652" y="9170"/>
                                  <a:pt x="922" y="9255"/>
                                  <a:pt x="1110" y="9277"/>
                                </a:cubicBezTo>
                                <a:cubicBezTo>
                                  <a:pt x="1298" y="9299"/>
                                  <a:pt x="1650" y="9286"/>
                                  <a:pt x="1817" y="9245"/>
                                </a:cubicBezTo>
                                <a:cubicBezTo>
                                  <a:pt x="1984" y="9204"/>
                                  <a:pt x="2063" y="9247"/>
                                  <a:pt x="2112" y="9029"/>
                                </a:cubicBezTo>
                                <a:cubicBezTo>
                                  <a:pt x="2161" y="8811"/>
                                  <a:pt x="2045" y="8346"/>
                                  <a:pt x="2112" y="7934"/>
                                </a:cubicBezTo>
                                <a:cubicBezTo>
                                  <a:pt x="2179" y="7522"/>
                                  <a:pt x="2387" y="6923"/>
                                  <a:pt x="2512" y="6556"/>
                                </a:cubicBezTo>
                                <a:cubicBezTo>
                                  <a:pt x="2637" y="6189"/>
                                  <a:pt x="2808" y="5534"/>
                                  <a:pt x="2864" y="5729"/>
                                </a:cubicBezTo>
                                <a:cubicBezTo>
                                  <a:pt x="2920" y="5924"/>
                                  <a:pt x="2850" y="7208"/>
                                  <a:pt x="2850" y="7724"/>
                                </a:cubicBezTo>
                                <a:cubicBezTo>
                                  <a:pt x="2850" y="8240"/>
                                  <a:pt x="2972" y="8536"/>
                                  <a:pt x="2864" y="8824"/>
                                </a:cubicBezTo>
                                <a:cubicBezTo>
                                  <a:pt x="2756" y="9112"/>
                                  <a:pt x="2114" y="9360"/>
                                  <a:pt x="2200" y="9449"/>
                                </a:cubicBezTo>
                                <a:cubicBezTo>
                                  <a:pt x="2286" y="9538"/>
                                  <a:pt x="3174" y="9463"/>
                                  <a:pt x="3383" y="9359"/>
                                </a:cubicBezTo>
                                <a:cubicBezTo>
                                  <a:pt x="3592" y="9255"/>
                                  <a:pt x="3408" y="9165"/>
                                  <a:pt x="3454" y="8824"/>
                                </a:cubicBezTo>
                                <a:cubicBezTo>
                                  <a:pt x="3500" y="8483"/>
                                  <a:pt x="3557" y="7841"/>
                                  <a:pt x="3659" y="7313"/>
                                </a:cubicBezTo>
                                <a:cubicBezTo>
                                  <a:pt x="3761" y="6785"/>
                                  <a:pt x="4012" y="6102"/>
                                  <a:pt x="4064" y="5654"/>
                                </a:cubicBezTo>
                                <a:cubicBezTo>
                                  <a:pt x="4116" y="5206"/>
                                  <a:pt x="3993" y="4881"/>
                                  <a:pt x="3973" y="4624"/>
                                </a:cubicBezTo>
                                <a:cubicBezTo>
                                  <a:pt x="3953" y="4367"/>
                                  <a:pt x="3867" y="4330"/>
                                  <a:pt x="3944" y="4109"/>
                                </a:cubicBezTo>
                                <a:cubicBezTo>
                                  <a:pt x="4021" y="3888"/>
                                  <a:pt x="4291" y="3374"/>
                                  <a:pt x="4437" y="3299"/>
                                </a:cubicBezTo>
                                <a:cubicBezTo>
                                  <a:pt x="4583" y="3224"/>
                                  <a:pt x="4739" y="3548"/>
                                  <a:pt x="4822" y="3658"/>
                                </a:cubicBezTo>
                                <a:cubicBezTo>
                                  <a:pt x="4905" y="3768"/>
                                  <a:pt x="4933" y="3820"/>
                                  <a:pt x="4933" y="3959"/>
                                </a:cubicBezTo>
                                <a:cubicBezTo>
                                  <a:pt x="4933" y="4098"/>
                                  <a:pt x="4870" y="4328"/>
                                  <a:pt x="4822" y="4490"/>
                                </a:cubicBezTo>
                                <a:cubicBezTo>
                                  <a:pt x="4774" y="4652"/>
                                  <a:pt x="4743" y="4830"/>
                                  <a:pt x="4642" y="4930"/>
                                </a:cubicBezTo>
                                <a:cubicBezTo>
                                  <a:pt x="4541" y="5030"/>
                                  <a:pt x="4297" y="5037"/>
                                  <a:pt x="4216" y="5088"/>
                                </a:cubicBezTo>
                                <a:cubicBezTo>
                                  <a:pt x="4135" y="5139"/>
                                  <a:pt x="4116" y="5170"/>
                                  <a:pt x="4153" y="5234"/>
                                </a:cubicBezTo>
                                <a:cubicBezTo>
                                  <a:pt x="4190" y="5298"/>
                                  <a:pt x="4329" y="5452"/>
                                  <a:pt x="4437" y="5474"/>
                                </a:cubicBezTo>
                                <a:cubicBezTo>
                                  <a:pt x="4545" y="5496"/>
                                  <a:pt x="4721" y="5430"/>
                                  <a:pt x="4804" y="5366"/>
                                </a:cubicBezTo>
                                <a:cubicBezTo>
                                  <a:pt x="4887" y="5302"/>
                                  <a:pt x="4867" y="5201"/>
                                  <a:pt x="4933" y="5088"/>
                                </a:cubicBezTo>
                                <a:cubicBezTo>
                                  <a:pt x="4999" y="4975"/>
                                  <a:pt x="5107" y="4882"/>
                                  <a:pt x="5200" y="4690"/>
                                </a:cubicBezTo>
                                <a:cubicBezTo>
                                  <a:pt x="5293" y="4498"/>
                                  <a:pt x="5429" y="4126"/>
                                  <a:pt x="5490" y="3934"/>
                                </a:cubicBezTo>
                                <a:cubicBezTo>
                                  <a:pt x="5551" y="3742"/>
                                  <a:pt x="5611" y="3669"/>
                                  <a:pt x="5564" y="3538"/>
                                </a:cubicBezTo>
                                <a:cubicBezTo>
                                  <a:pt x="5517" y="3407"/>
                                  <a:pt x="5340" y="3312"/>
                                  <a:pt x="5206" y="3149"/>
                                </a:cubicBezTo>
                                <a:cubicBezTo>
                                  <a:pt x="5072" y="2986"/>
                                  <a:pt x="4877" y="2730"/>
                                  <a:pt x="4762" y="2558"/>
                                </a:cubicBezTo>
                                <a:cubicBezTo>
                                  <a:pt x="4647" y="2386"/>
                                  <a:pt x="4616" y="2216"/>
                                  <a:pt x="4515" y="2118"/>
                                </a:cubicBezTo>
                                <a:cubicBezTo>
                                  <a:pt x="4414" y="2020"/>
                                  <a:pt x="4267" y="2029"/>
                                  <a:pt x="4153" y="1967"/>
                                </a:cubicBezTo>
                                <a:cubicBezTo>
                                  <a:pt x="4039" y="1905"/>
                                  <a:pt x="3944" y="1816"/>
                                  <a:pt x="3828" y="1743"/>
                                </a:cubicBezTo>
                                <a:cubicBezTo>
                                  <a:pt x="3712" y="1670"/>
                                  <a:pt x="3516" y="1600"/>
                                  <a:pt x="3454" y="1529"/>
                                </a:cubicBezTo>
                                <a:cubicBezTo>
                                  <a:pt x="3392" y="1458"/>
                                  <a:pt x="3445" y="1388"/>
                                  <a:pt x="3454" y="1318"/>
                                </a:cubicBezTo>
                                <a:cubicBezTo>
                                  <a:pt x="3463" y="1248"/>
                                  <a:pt x="3479" y="1205"/>
                                  <a:pt x="3509" y="1110"/>
                                </a:cubicBezTo>
                                <a:cubicBezTo>
                                  <a:pt x="3539" y="1015"/>
                                  <a:pt x="3636" y="891"/>
                                  <a:pt x="3633" y="750"/>
                                </a:cubicBezTo>
                                <a:cubicBezTo>
                                  <a:pt x="3630" y="609"/>
                                  <a:pt x="3589" y="366"/>
                                  <a:pt x="3494" y="266"/>
                                </a:cubicBezTo>
                                <a:cubicBezTo>
                                  <a:pt x="3399" y="166"/>
                                  <a:pt x="3176" y="182"/>
                                  <a:pt x="3065" y="149"/>
                                </a:cubicBezTo>
                                <a:cubicBezTo>
                                  <a:pt x="2954" y="116"/>
                                  <a:pt x="2897" y="48"/>
                                  <a:pt x="2829" y="68"/>
                                </a:cubicBezTo>
                                <a:cubicBezTo>
                                  <a:pt x="2761" y="88"/>
                                  <a:pt x="2712" y="194"/>
                                  <a:pt x="2659" y="266"/>
                                </a:cubicBezTo>
                                <a:cubicBezTo>
                                  <a:pt x="2606" y="338"/>
                                  <a:pt x="2536" y="446"/>
                                  <a:pt x="2512" y="502"/>
                                </a:cubicBezTo>
                                <a:cubicBezTo>
                                  <a:pt x="2488" y="558"/>
                                  <a:pt x="2519" y="562"/>
                                  <a:pt x="2512" y="603"/>
                                </a:cubicBezTo>
                                <a:cubicBezTo>
                                  <a:pt x="2505" y="644"/>
                                  <a:pt x="2479" y="691"/>
                                  <a:pt x="2469" y="750"/>
                                </a:cubicBezTo>
                                <a:cubicBezTo>
                                  <a:pt x="2459" y="809"/>
                                  <a:pt x="2442" y="895"/>
                                  <a:pt x="2449" y="960"/>
                                </a:cubicBezTo>
                                <a:cubicBezTo>
                                  <a:pt x="2456" y="1025"/>
                                  <a:pt x="2490" y="1082"/>
                                  <a:pt x="2512" y="1140"/>
                                </a:cubicBezTo>
                                <a:cubicBezTo>
                                  <a:pt x="2534" y="1198"/>
                                  <a:pt x="2574" y="1235"/>
                                  <a:pt x="2583" y="1305"/>
                                </a:cubicBezTo>
                                <a:cubicBezTo>
                                  <a:pt x="2592" y="1375"/>
                                  <a:pt x="2542" y="1501"/>
                                  <a:pt x="2568" y="1559"/>
                                </a:cubicBezTo>
                                <a:cubicBezTo>
                                  <a:pt x="2594" y="1617"/>
                                  <a:pt x="2725" y="1618"/>
                                  <a:pt x="2740" y="1651"/>
                                </a:cubicBezTo>
                                <a:cubicBezTo>
                                  <a:pt x="2755" y="1684"/>
                                  <a:pt x="2704" y="1712"/>
                                  <a:pt x="2659" y="1755"/>
                                </a:cubicBezTo>
                                <a:cubicBezTo>
                                  <a:pt x="2614" y="1798"/>
                                  <a:pt x="2545" y="1901"/>
                                  <a:pt x="2469" y="1909"/>
                                </a:cubicBezTo>
                                <a:cubicBezTo>
                                  <a:pt x="2393" y="1917"/>
                                  <a:pt x="2294" y="1824"/>
                                  <a:pt x="2200" y="1801"/>
                                </a:cubicBezTo>
                                <a:cubicBezTo>
                                  <a:pt x="2106" y="1778"/>
                                  <a:pt x="2017" y="1771"/>
                                  <a:pt x="1905" y="1771"/>
                                </a:cubicBezTo>
                                <a:cubicBezTo>
                                  <a:pt x="1793" y="1771"/>
                                  <a:pt x="1635" y="1816"/>
                                  <a:pt x="1530" y="1801"/>
                                </a:cubicBezTo>
                                <a:cubicBezTo>
                                  <a:pt x="1425" y="1786"/>
                                  <a:pt x="1380" y="1707"/>
                                  <a:pt x="1275" y="1679"/>
                                </a:cubicBezTo>
                                <a:cubicBezTo>
                                  <a:pt x="1170" y="1651"/>
                                  <a:pt x="990" y="1636"/>
                                  <a:pt x="900" y="1634"/>
                                </a:cubicBezTo>
                                <a:cubicBezTo>
                                  <a:pt x="810" y="1632"/>
                                  <a:pt x="742" y="1728"/>
                                  <a:pt x="735" y="1666"/>
                                </a:cubicBezTo>
                                <a:cubicBezTo>
                                  <a:pt x="728" y="1604"/>
                                  <a:pt x="830" y="1375"/>
                                  <a:pt x="855" y="1260"/>
                                </a:cubicBezTo>
                                <a:cubicBezTo>
                                  <a:pt x="880" y="1145"/>
                                  <a:pt x="845" y="1084"/>
                                  <a:pt x="885" y="974"/>
                                </a:cubicBezTo>
                                <a:cubicBezTo>
                                  <a:pt x="925" y="864"/>
                                  <a:pt x="1030" y="665"/>
                                  <a:pt x="1095" y="603"/>
                                </a:cubicBezTo>
                                <a:cubicBezTo>
                                  <a:pt x="1160" y="541"/>
                                  <a:pt x="1215" y="603"/>
                                  <a:pt x="1275" y="603"/>
                                </a:cubicBezTo>
                                <a:cubicBezTo>
                                  <a:pt x="1335" y="603"/>
                                  <a:pt x="1411" y="638"/>
                                  <a:pt x="1455" y="603"/>
                                </a:cubicBezTo>
                                <a:cubicBezTo>
                                  <a:pt x="1499" y="568"/>
                                  <a:pt x="1519" y="449"/>
                                  <a:pt x="1542" y="393"/>
                                </a:cubicBezTo>
                                <a:cubicBezTo>
                                  <a:pt x="1565" y="337"/>
                                  <a:pt x="1586" y="304"/>
                                  <a:pt x="1577" y="266"/>
                                </a:cubicBezTo>
                                <a:close/>
                              </a:path>
                            </a:pathLst>
                          </a:custGeom>
                          <a:solidFill>
                            <a:schemeClr val="tx1">
                              <a:lumMod val="65000"/>
                              <a:lumOff val="35000"/>
                            </a:schemeClr>
                          </a:solidFill>
                          <a:ln w="9525">
                            <a:solidFill>
                              <a:schemeClr val="tx1">
                                <a:lumMod val="100000"/>
                                <a:lumOff val="0"/>
                              </a:schemeClr>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01" name="Freeform 45"/>
                        <wps:cNvSpPr>
                          <a:spLocks/>
                        </wps:cNvSpPr>
                        <wps:spPr bwMode="auto">
                          <a:xfrm flipH="1">
                            <a:off x="2333" y="6335"/>
                            <a:ext cx="728" cy="978"/>
                          </a:xfrm>
                          <a:custGeom>
                            <a:avLst/>
                            <a:gdLst>
                              <a:gd name="T0" fmla="*/ 2172 w 3709"/>
                              <a:gd name="T1" fmla="*/ 61 h 7049"/>
                              <a:gd name="T2" fmla="*/ 1872 w 3709"/>
                              <a:gd name="T3" fmla="*/ 3 h 7049"/>
                              <a:gd name="T4" fmla="*/ 1647 w 3709"/>
                              <a:gd name="T5" fmla="*/ 77 h 7049"/>
                              <a:gd name="T6" fmla="*/ 1512 w 3709"/>
                              <a:gd name="T7" fmla="*/ 257 h 7049"/>
                              <a:gd name="T8" fmla="*/ 1572 w 3709"/>
                              <a:gd name="T9" fmla="*/ 596 h 7049"/>
                              <a:gd name="T10" fmla="*/ 1632 w 3709"/>
                              <a:gd name="T11" fmla="*/ 861 h 7049"/>
                              <a:gd name="T12" fmla="*/ 1662 w 3709"/>
                              <a:gd name="T13" fmla="*/ 1068 h 7049"/>
                              <a:gd name="T14" fmla="*/ 1617 w 3709"/>
                              <a:gd name="T15" fmla="*/ 1145 h 7049"/>
                              <a:gd name="T16" fmla="*/ 1422 w 3709"/>
                              <a:gd name="T17" fmla="*/ 1301 h 7049"/>
                              <a:gd name="T18" fmla="*/ 1167 w 3709"/>
                              <a:gd name="T19" fmla="*/ 1395 h 7049"/>
                              <a:gd name="T20" fmla="*/ 972 w 3709"/>
                              <a:gd name="T21" fmla="*/ 1639 h 7049"/>
                              <a:gd name="T22" fmla="*/ 837 w 3709"/>
                              <a:gd name="T23" fmla="*/ 2229 h 7049"/>
                              <a:gd name="T24" fmla="*/ 807 w 3709"/>
                              <a:gd name="T25" fmla="*/ 2639 h 7049"/>
                              <a:gd name="T26" fmla="*/ 867 w 3709"/>
                              <a:gd name="T27" fmla="*/ 3092 h 7049"/>
                              <a:gd name="T28" fmla="*/ 867 w 3709"/>
                              <a:gd name="T29" fmla="*/ 3424 h 7049"/>
                              <a:gd name="T30" fmla="*/ 972 w 3709"/>
                              <a:gd name="T31" fmla="*/ 3694 h 7049"/>
                              <a:gd name="T32" fmla="*/ 972 w 3709"/>
                              <a:gd name="T33" fmla="*/ 3904 h 7049"/>
                              <a:gd name="T34" fmla="*/ 792 w 3709"/>
                              <a:gd name="T35" fmla="*/ 4052 h 7049"/>
                              <a:gd name="T36" fmla="*/ 567 w 3709"/>
                              <a:gd name="T37" fmla="*/ 4318 h 7049"/>
                              <a:gd name="T38" fmla="*/ 373 w 3709"/>
                              <a:gd name="T39" fmla="*/ 4694 h 7049"/>
                              <a:gd name="T40" fmla="*/ 372 w 3709"/>
                              <a:gd name="T41" fmla="*/ 5125 h 7049"/>
                              <a:gd name="T42" fmla="*/ 522 w 3709"/>
                              <a:gd name="T43" fmla="*/ 5750 h 7049"/>
                              <a:gd name="T44" fmla="*/ 492 w 3709"/>
                              <a:gd name="T45" fmla="*/ 6528 h 7049"/>
                              <a:gd name="T46" fmla="*/ 152 w 3709"/>
                              <a:gd name="T47" fmla="*/ 6826 h 7049"/>
                              <a:gd name="T48" fmla="*/ 152 w 3709"/>
                              <a:gd name="T49" fmla="*/ 7036 h 7049"/>
                              <a:gd name="T50" fmla="*/ 1062 w 3709"/>
                              <a:gd name="T51" fmla="*/ 6902 h 7049"/>
                              <a:gd name="T52" fmla="*/ 972 w 3709"/>
                              <a:gd name="T53" fmla="*/ 6482 h 7049"/>
                              <a:gd name="T54" fmla="*/ 958 w 3709"/>
                              <a:gd name="T55" fmla="*/ 6029 h 7049"/>
                              <a:gd name="T56" fmla="*/ 988 w 3709"/>
                              <a:gd name="T57" fmla="*/ 5579 h 7049"/>
                              <a:gd name="T58" fmla="*/ 943 w 3709"/>
                              <a:gd name="T59" fmla="*/ 5069 h 7049"/>
                              <a:gd name="T60" fmla="*/ 1227 w 3709"/>
                              <a:gd name="T61" fmla="*/ 4836 h 7049"/>
                              <a:gd name="T62" fmla="*/ 1827 w 3709"/>
                              <a:gd name="T63" fmla="*/ 4349 h 7049"/>
                              <a:gd name="T64" fmla="*/ 2282 w 3709"/>
                              <a:gd name="T65" fmla="*/ 4523 h 7049"/>
                              <a:gd name="T66" fmla="*/ 2667 w 3709"/>
                              <a:gd name="T67" fmla="*/ 4674 h 7049"/>
                              <a:gd name="T68" fmla="*/ 2863 w 3709"/>
                              <a:gd name="T69" fmla="*/ 4919 h 7049"/>
                              <a:gd name="T70" fmla="*/ 3107 w 3709"/>
                              <a:gd name="T71" fmla="*/ 5320 h 7049"/>
                              <a:gd name="T72" fmla="*/ 3107 w 3709"/>
                              <a:gd name="T73" fmla="*/ 5925 h 7049"/>
                              <a:gd name="T74" fmla="*/ 3133 w 3709"/>
                              <a:gd name="T75" fmla="*/ 6299 h 7049"/>
                              <a:gd name="T76" fmla="*/ 2938 w 3709"/>
                              <a:gd name="T77" fmla="*/ 6524 h 7049"/>
                              <a:gd name="T78" fmla="*/ 2803 w 3709"/>
                              <a:gd name="T79" fmla="*/ 6749 h 7049"/>
                              <a:gd name="T80" fmla="*/ 3088 w 3709"/>
                              <a:gd name="T81" fmla="*/ 6854 h 7049"/>
                              <a:gd name="T82" fmla="*/ 3613 w 3709"/>
                              <a:gd name="T83" fmla="*/ 6479 h 7049"/>
                              <a:gd name="T84" fmla="*/ 3508 w 3709"/>
                              <a:gd name="T85" fmla="*/ 6119 h 7049"/>
                              <a:gd name="T86" fmla="*/ 3567 w 3709"/>
                              <a:gd name="T87" fmla="*/ 5750 h 7049"/>
                              <a:gd name="T88" fmla="*/ 3522 w 3709"/>
                              <a:gd name="T89" fmla="*/ 4885 h 7049"/>
                              <a:gd name="T90" fmla="*/ 3192 w 3709"/>
                              <a:gd name="T91" fmla="*/ 4349 h 7049"/>
                              <a:gd name="T92" fmla="*/ 3107 w 3709"/>
                              <a:gd name="T93" fmla="*/ 3930 h 7049"/>
                              <a:gd name="T94" fmla="*/ 3252 w 3709"/>
                              <a:gd name="T95" fmla="*/ 3930 h 7049"/>
                              <a:gd name="T96" fmla="*/ 3387 w 3709"/>
                              <a:gd name="T97" fmla="*/ 3545 h 7049"/>
                              <a:gd name="T98" fmla="*/ 3522 w 3709"/>
                              <a:gd name="T99" fmla="*/ 2851 h 7049"/>
                              <a:gd name="T100" fmla="*/ 3672 w 3709"/>
                              <a:gd name="T101" fmla="*/ 2477 h 7049"/>
                              <a:gd name="T102" fmla="*/ 3297 w 3709"/>
                              <a:gd name="T103" fmla="*/ 1901 h 7049"/>
                              <a:gd name="T104" fmla="*/ 3027 w 3709"/>
                              <a:gd name="T105" fmla="*/ 1629 h 7049"/>
                              <a:gd name="T106" fmla="*/ 2727 w 3709"/>
                              <a:gd name="T107" fmla="*/ 1385 h 7049"/>
                              <a:gd name="T108" fmla="*/ 2462 w 3709"/>
                              <a:gd name="T109" fmla="*/ 1246 h 7049"/>
                              <a:gd name="T110" fmla="*/ 2282 w 3709"/>
                              <a:gd name="T111" fmla="*/ 1095 h 7049"/>
                              <a:gd name="T112" fmla="*/ 2282 w 3709"/>
                              <a:gd name="T113" fmla="*/ 861 h 7049"/>
                              <a:gd name="T114" fmla="*/ 2367 w 3709"/>
                              <a:gd name="T115" fmla="*/ 596 h 7049"/>
                              <a:gd name="T116" fmla="*/ 2382 w 3709"/>
                              <a:gd name="T117" fmla="*/ 318 h 7049"/>
                              <a:gd name="T118" fmla="*/ 2282 w 3709"/>
                              <a:gd name="T119" fmla="*/ 48 h 7049"/>
                              <a:gd name="T120" fmla="*/ 2172 w 3709"/>
                              <a:gd name="T121" fmla="*/ 61 h 70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709" h="7049">
                                <a:moveTo>
                                  <a:pt x="2172" y="61"/>
                                </a:moveTo>
                                <a:cubicBezTo>
                                  <a:pt x="2104" y="53"/>
                                  <a:pt x="1959" y="0"/>
                                  <a:pt x="1872" y="3"/>
                                </a:cubicBezTo>
                                <a:cubicBezTo>
                                  <a:pt x="1785" y="6"/>
                                  <a:pt x="1707" y="35"/>
                                  <a:pt x="1647" y="77"/>
                                </a:cubicBezTo>
                                <a:cubicBezTo>
                                  <a:pt x="1587" y="119"/>
                                  <a:pt x="1524" y="171"/>
                                  <a:pt x="1512" y="257"/>
                                </a:cubicBezTo>
                                <a:cubicBezTo>
                                  <a:pt x="1500" y="343"/>
                                  <a:pt x="1552" y="495"/>
                                  <a:pt x="1572" y="596"/>
                                </a:cubicBezTo>
                                <a:cubicBezTo>
                                  <a:pt x="1592" y="697"/>
                                  <a:pt x="1617" y="782"/>
                                  <a:pt x="1632" y="861"/>
                                </a:cubicBezTo>
                                <a:cubicBezTo>
                                  <a:pt x="1647" y="940"/>
                                  <a:pt x="1665" y="1021"/>
                                  <a:pt x="1662" y="1068"/>
                                </a:cubicBezTo>
                                <a:cubicBezTo>
                                  <a:pt x="1659" y="1115"/>
                                  <a:pt x="1657" y="1106"/>
                                  <a:pt x="1617" y="1145"/>
                                </a:cubicBezTo>
                                <a:cubicBezTo>
                                  <a:pt x="1577" y="1184"/>
                                  <a:pt x="1497" y="1259"/>
                                  <a:pt x="1422" y="1301"/>
                                </a:cubicBezTo>
                                <a:cubicBezTo>
                                  <a:pt x="1347" y="1343"/>
                                  <a:pt x="1242" y="1339"/>
                                  <a:pt x="1167" y="1395"/>
                                </a:cubicBezTo>
                                <a:cubicBezTo>
                                  <a:pt x="1092" y="1451"/>
                                  <a:pt x="1027" y="1500"/>
                                  <a:pt x="972" y="1639"/>
                                </a:cubicBezTo>
                                <a:cubicBezTo>
                                  <a:pt x="917" y="1778"/>
                                  <a:pt x="864" y="2062"/>
                                  <a:pt x="837" y="2229"/>
                                </a:cubicBezTo>
                                <a:cubicBezTo>
                                  <a:pt x="810" y="2396"/>
                                  <a:pt x="802" y="2495"/>
                                  <a:pt x="807" y="2639"/>
                                </a:cubicBezTo>
                                <a:cubicBezTo>
                                  <a:pt x="812" y="2783"/>
                                  <a:pt x="857" y="2961"/>
                                  <a:pt x="867" y="3092"/>
                                </a:cubicBezTo>
                                <a:cubicBezTo>
                                  <a:pt x="877" y="3223"/>
                                  <a:pt x="850" y="3324"/>
                                  <a:pt x="867" y="3424"/>
                                </a:cubicBezTo>
                                <a:cubicBezTo>
                                  <a:pt x="884" y="3524"/>
                                  <a:pt x="955" y="3614"/>
                                  <a:pt x="972" y="3694"/>
                                </a:cubicBezTo>
                                <a:cubicBezTo>
                                  <a:pt x="989" y="3774"/>
                                  <a:pt x="1002" y="3844"/>
                                  <a:pt x="972" y="3904"/>
                                </a:cubicBezTo>
                                <a:cubicBezTo>
                                  <a:pt x="942" y="3964"/>
                                  <a:pt x="859" y="3983"/>
                                  <a:pt x="792" y="4052"/>
                                </a:cubicBezTo>
                                <a:cubicBezTo>
                                  <a:pt x="725" y="4121"/>
                                  <a:pt x="637" y="4211"/>
                                  <a:pt x="567" y="4318"/>
                                </a:cubicBezTo>
                                <a:cubicBezTo>
                                  <a:pt x="497" y="4425"/>
                                  <a:pt x="406" y="4560"/>
                                  <a:pt x="373" y="4694"/>
                                </a:cubicBezTo>
                                <a:cubicBezTo>
                                  <a:pt x="340" y="4828"/>
                                  <a:pt x="347" y="4949"/>
                                  <a:pt x="372" y="5125"/>
                                </a:cubicBezTo>
                                <a:cubicBezTo>
                                  <a:pt x="397" y="5301"/>
                                  <a:pt x="502" y="5516"/>
                                  <a:pt x="522" y="5750"/>
                                </a:cubicBezTo>
                                <a:cubicBezTo>
                                  <a:pt x="542" y="5984"/>
                                  <a:pt x="554" y="6349"/>
                                  <a:pt x="492" y="6528"/>
                                </a:cubicBezTo>
                                <a:cubicBezTo>
                                  <a:pt x="430" y="6707"/>
                                  <a:pt x="209" y="6741"/>
                                  <a:pt x="152" y="6826"/>
                                </a:cubicBezTo>
                                <a:cubicBezTo>
                                  <a:pt x="95" y="6911"/>
                                  <a:pt x="0" y="7023"/>
                                  <a:pt x="152" y="7036"/>
                                </a:cubicBezTo>
                                <a:cubicBezTo>
                                  <a:pt x="304" y="7049"/>
                                  <a:pt x="925" y="6994"/>
                                  <a:pt x="1062" y="6902"/>
                                </a:cubicBezTo>
                                <a:cubicBezTo>
                                  <a:pt x="1199" y="6810"/>
                                  <a:pt x="989" y="6627"/>
                                  <a:pt x="972" y="6482"/>
                                </a:cubicBezTo>
                                <a:cubicBezTo>
                                  <a:pt x="955" y="6337"/>
                                  <a:pt x="955" y="6179"/>
                                  <a:pt x="958" y="6029"/>
                                </a:cubicBezTo>
                                <a:cubicBezTo>
                                  <a:pt x="961" y="5879"/>
                                  <a:pt x="990" y="5739"/>
                                  <a:pt x="988" y="5579"/>
                                </a:cubicBezTo>
                                <a:cubicBezTo>
                                  <a:pt x="986" y="5419"/>
                                  <a:pt x="903" y="5193"/>
                                  <a:pt x="943" y="5069"/>
                                </a:cubicBezTo>
                                <a:cubicBezTo>
                                  <a:pt x="983" y="4945"/>
                                  <a:pt x="1080" y="4956"/>
                                  <a:pt x="1227" y="4836"/>
                                </a:cubicBezTo>
                                <a:cubicBezTo>
                                  <a:pt x="1374" y="4716"/>
                                  <a:pt x="1651" y="4401"/>
                                  <a:pt x="1827" y="4349"/>
                                </a:cubicBezTo>
                                <a:cubicBezTo>
                                  <a:pt x="2003" y="4297"/>
                                  <a:pt x="2142" y="4469"/>
                                  <a:pt x="2282" y="4523"/>
                                </a:cubicBezTo>
                                <a:cubicBezTo>
                                  <a:pt x="2422" y="4577"/>
                                  <a:pt x="2570" y="4608"/>
                                  <a:pt x="2667" y="4674"/>
                                </a:cubicBezTo>
                                <a:cubicBezTo>
                                  <a:pt x="2764" y="4740"/>
                                  <a:pt x="2790" y="4811"/>
                                  <a:pt x="2863" y="4919"/>
                                </a:cubicBezTo>
                                <a:cubicBezTo>
                                  <a:pt x="2936" y="5027"/>
                                  <a:pt x="3066" y="5152"/>
                                  <a:pt x="3107" y="5320"/>
                                </a:cubicBezTo>
                                <a:cubicBezTo>
                                  <a:pt x="3148" y="5488"/>
                                  <a:pt x="3103" y="5762"/>
                                  <a:pt x="3107" y="5925"/>
                                </a:cubicBezTo>
                                <a:cubicBezTo>
                                  <a:pt x="3111" y="6088"/>
                                  <a:pt x="3161" y="6199"/>
                                  <a:pt x="3133" y="6299"/>
                                </a:cubicBezTo>
                                <a:cubicBezTo>
                                  <a:pt x="3105" y="6399"/>
                                  <a:pt x="2993" y="6449"/>
                                  <a:pt x="2938" y="6524"/>
                                </a:cubicBezTo>
                                <a:cubicBezTo>
                                  <a:pt x="2883" y="6599"/>
                                  <a:pt x="2778" y="6694"/>
                                  <a:pt x="2803" y="6749"/>
                                </a:cubicBezTo>
                                <a:cubicBezTo>
                                  <a:pt x="2828" y="6804"/>
                                  <a:pt x="2953" y="6899"/>
                                  <a:pt x="3088" y="6854"/>
                                </a:cubicBezTo>
                                <a:cubicBezTo>
                                  <a:pt x="3223" y="6809"/>
                                  <a:pt x="3543" y="6601"/>
                                  <a:pt x="3613" y="6479"/>
                                </a:cubicBezTo>
                                <a:cubicBezTo>
                                  <a:pt x="3683" y="6357"/>
                                  <a:pt x="3516" y="6240"/>
                                  <a:pt x="3508" y="6119"/>
                                </a:cubicBezTo>
                                <a:cubicBezTo>
                                  <a:pt x="3500" y="5998"/>
                                  <a:pt x="3565" y="5956"/>
                                  <a:pt x="3567" y="5750"/>
                                </a:cubicBezTo>
                                <a:cubicBezTo>
                                  <a:pt x="3569" y="5544"/>
                                  <a:pt x="3585" y="5119"/>
                                  <a:pt x="3522" y="4885"/>
                                </a:cubicBezTo>
                                <a:cubicBezTo>
                                  <a:pt x="3459" y="4651"/>
                                  <a:pt x="3261" y="4508"/>
                                  <a:pt x="3192" y="4349"/>
                                </a:cubicBezTo>
                                <a:cubicBezTo>
                                  <a:pt x="3123" y="4190"/>
                                  <a:pt x="3097" y="4000"/>
                                  <a:pt x="3107" y="3930"/>
                                </a:cubicBezTo>
                                <a:cubicBezTo>
                                  <a:pt x="3117" y="3860"/>
                                  <a:pt x="3205" y="3994"/>
                                  <a:pt x="3252" y="3930"/>
                                </a:cubicBezTo>
                                <a:cubicBezTo>
                                  <a:pt x="3299" y="3866"/>
                                  <a:pt x="3342" y="3725"/>
                                  <a:pt x="3387" y="3545"/>
                                </a:cubicBezTo>
                                <a:cubicBezTo>
                                  <a:pt x="3432" y="3365"/>
                                  <a:pt x="3475" y="3029"/>
                                  <a:pt x="3522" y="2851"/>
                                </a:cubicBezTo>
                                <a:cubicBezTo>
                                  <a:pt x="3569" y="2673"/>
                                  <a:pt x="3709" y="2635"/>
                                  <a:pt x="3672" y="2477"/>
                                </a:cubicBezTo>
                                <a:cubicBezTo>
                                  <a:pt x="3635" y="2319"/>
                                  <a:pt x="3404" y="2042"/>
                                  <a:pt x="3297" y="1901"/>
                                </a:cubicBezTo>
                                <a:cubicBezTo>
                                  <a:pt x="3190" y="1760"/>
                                  <a:pt x="3122" y="1715"/>
                                  <a:pt x="3027" y="1629"/>
                                </a:cubicBezTo>
                                <a:cubicBezTo>
                                  <a:pt x="2932" y="1543"/>
                                  <a:pt x="2821" y="1449"/>
                                  <a:pt x="2727" y="1385"/>
                                </a:cubicBezTo>
                                <a:cubicBezTo>
                                  <a:pt x="2633" y="1321"/>
                                  <a:pt x="2536" y="1294"/>
                                  <a:pt x="2462" y="1246"/>
                                </a:cubicBezTo>
                                <a:cubicBezTo>
                                  <a:pt x="2388" y="1198"/>
                                  <a:pt x="2312" y="1159"/>
                                  <a:pt x="2282" y="1095"/>
                                </a:cubicBezTo>
                                <a:cubicBezTo>
                                  <a:pt x="2252" y="1031"/>
                                  <a:pt x="2268" y="944"/>
                                  <a:pt x="2282" y="861"/>
                                </a:cubicBezTo>
                                <a:cubicBezTo>
                                  <a:pt x="2296" y="778"/>
                                  <a:pt x="2350" y="686"/>
                                  <a:pt x="2367" y="596"/>
                                </a:cubicBezTo>
                                <a:cubicBezTo>
                                  <a:pt x="2384" y="506"/>
                                  <a:pt x="2396" y="409"/>
                                  <a:pt x="2382" y="318"/>
                                </a:cubicBezTo>
                                <a:cubicBezTo>
                                  <a:pt x="2368" y="227"/>
                                  <a:pt x="2319" y="91"/>
                                  <a:pt x="2282" y="48"/>
                                </a:cubicBezTo>
                                <a:cubicBezTo>
                                  <a:pt x="2245" y="5"/>
                                  <a:pt x="2240" y="69"/>
                                  <a:pt x="2172" y="61"/>
                                </a:cubicBezTo>
                                <a:close/>
                              </a:path>
                            </a:pathLst>
                          </a:custGeom>
                          <a:solidFill>
                            <a:schemeClr val="tx1">
                              <a:lumMod val="50000"/>
                              <a:lumOff val="50000"/>
                            </a:schemeClr>
                          </a:solidFill>
                          <a:ln w="9525">
                            <a:solidFill>
                              <a:schemeClr val="tx1">
                                <a:lumMod val="100000"/>
                                <a:lumOff val="0"/>
                              </a:schemeClr>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02" name="Freeform 46"/>
                        <wps:cNvSpPr>
                          <a:spLocks/>
                        </wps:cNvSpPr>
                        <wps:spPr bwMode="auto">
                          <a:xfrm flipH="1">
                            <a:off x="2771" y="6611"/>
                            <a:ext cx="77" cy="210"/>
                          </a:xfrm>
                          <a:custGeom>
                            <a:avLst/>
                            <a:gdLst>
                              <a:gd name="T0" fmla="*/ 240 w 400"/>
                              <a:gd name="T1" fmla="*/ 34 h 1510"/>
                              <a:gd name="T2" fmla="*/ 60 w 400"/>
                              <a:gd name="T3" fmla="*/ 360 h 1510"/>
                              <a:gd name="T4" fmla="*/ 60 w 400"/>
                              <a:gd name="T5" fmla="*/ 859 h 1510"/>
                              <a:gd name="T6" fmla="*/ 0 w 400"/>
                              <a:gd name="T7" fmla="*/ 1200 h 1510"/>
                              <a:gd name="T8" fmla="*/ 60 w 400"/>
                              <a:gd name="T9" fmla="*/ 1466 h 1510"/>
                              <a:gd name="T10" fmla="*/ 195 w 400"/>
                              <a:gd name="T11" fmla="*/ 1466 h 1510"/>
                              <a:gd name="T12" fmla="*/ 300 w 400"/>
                              <a:gd name="T13" fmla="*/ 1368 h 1510"/>
                              <a:gd name="T14" fmla="*/ 375 w 400"/>
                              <a:gd name="T15" fmla="*/ 1293 h 1510"/>
                              <a:gd name="T16" fmla="*/ 330 w 400"/>
                              <a:gd name="T17" fmla="*/ 1082 h 1510"/>
                              <a:gd name="T18" fmla="*/ 390 w 400"/>
                              <a:gd name="T19" fmla="*/ 859 h 1510"/>
                              <a:gd name="T20" fmla="*/ 270 w 400"/>
                              <a:gd name="T21" fmla="*/ 559 h 1510"/>
                              <a:gd name="T22" fmla="*/ 360 w 400"/>
                              <a:gd name="T23" fmla="*/ 154 h 1510"/>
                              <a:gd name="T24" fmla="*/ 240 w 400"/>
                              <a:gd name="T25" fmla="*/ 34 h 1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00" h="1510">
                                <a:moveTo>
                                  <a:pt x="240" y="34"/>
                                </a:moveTo>
                                <a:cubicBezTo>
                                  <a:pt x="190" y="68"/>
                                  <a:pt x="90" y="223"/>
                                  <a:pt x="60" y="360"/>
                                </a:cubicBezTo>
                                <a:cubicBezTo>
                                  <a:pt x="30" y="497"/>
                                  <a:pt x="70" y="719"/>
                                  <a:pt x="60" y="859"/>
                                </a:cubicBezTo>
                                <a:cubicBezTo>
                                  <a:pt x="50" y="999"/>
                                  <a:pt x="0" y="1099"/>
                                  <a:pt x="0" y="1200"/>
                                </a:cubicBezTo>
                                <a:cubicBezTo>
                                  <a:pt x="0" y="1301"/>
                                  <a:pt x="27" y="1422"/>
                                  <a:pt x="60" y="1466"/>
                                </a:cubicBezTo>
                                <a:cubicBezTo>
                                  <a:pt x="93" y="1510"/>
                                  <a:pt x="155" y="1482"/>
                                  <a:pt x="195" y="1466"/>
                                </a:cubicBezTo>
                                <a:cubicBezTo>
                                  <a:pt x="235" y="1450"/>
                                  <a:pt x="270" y="1397"/>
                                  <a:pt x="300" y="1368"/>
                                </a:cubicBezTo>
                                <a:cubicBezTo>
                                  <a:pt x="330" y="1339"/>
                                  <a:pt x="370" y="1341"/>
                                  <a:pt x="375" y="1293"/>
                                </a:cubicBezTo>
                                <a:cubicBezTo>
                                  <a:pt x="380" y="1245"/>
                                  <a:pt x="327" y="1154"/>
                                  <a:pt x="330" y="1082"/>
                                </a:cubicBezTo>
                                <a:cubicBezTo>
                                  <a:pt x="333" y="1010"/>
                                  <a:pt x="400" y="946"/>
                                  <a:pt x="390" y="859"/>
                                </a:cubicBezTo>
                                <a:cubicBezTo>
                                  <a:pt x="380" y="772"/>
                                  <a:pt x="275" y="676"/>
                                  <a:pt x="270" y="559"/>
                                </a:cubicBezTo>
                                <a:cubicBezTo>
                                  <a:pt x="265" y="442"/>
                                  <a:pt x="363" y="239"/>
                                  <a:pt x="360" y="154"/>
                                </a:cubicBezTo>
                                <a:cubicBezTo>
                                  <a:pt x="357" y="69"/>
                                  <a:pt x="290" y="0"/>
                                  <a:pt x="240" y="34"/>
                                </a:cubicBezTo>
                                <a:close/>
                              </a:path>
                            </a:pathLst>
                          </a:custGeom>
                          <a:solidFill>
                            <a:schemeClr val="bg1">
                              <a:lumMod val="100000"/>
                              <a:lumOff val="0"/>
                            </a:schemeClr>
                          </a:solidFill>
                          <a:ln w="9525">
                            <a:solidFill>
                              <a:schemeClr val="tx1">
                                <a:lumMod val="100000"/>
                                <a:lumOff val="0"/>
                              </a:schemeClr>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07" name="Freeform 47"/>
                        <wps:cNvSpPr>
                          <a:spLocks/>
                        </wps:cNvSpPr>
                        <wps:spPr bwMode="auto">
                          <a:xfrm flipH="1">
                            <a:off x="2422" y="6600"/>
                            <a:ext cx="104" cy="223"/>
                          </a:xfrm>
                          <a:custGeom>
                            <a:avLst/>
                            <a:gdLst>
                              <a:gd name="T0" fmla="*/ 37 w 525"/>
                              <a:gd name="T1" fmla="*/ 0 h 1615"/>
                              <a:gd name="T2" fmla="*/ 7 w 525"/>
                              <a:gd name="T3" fmla="*/ 142 h 1615"/>
                              <a:gd name="T4" fmla="*/ 1 w 525"/>
                              <a:gd name="T5" fmla="*/ 528 h 1615"/>
                              <a:gd name="T6" fmla="*/ 16 w 525"/>
                              <a:gd name="T7" fmla="*/ 993 h 1615"/>
                              <a:gd name="T8" fmla="*/ 61 w 525"/>
                              <a:gd name="T9" fmla="*/ 1248 h 1615"/>
                              <a:gd name="T10" fmla="*/ 202 w 525"/>
                              <a:gd name="T11" fmla="*/ 1580 h 1615"/>
                              <a:gd name="T12" fmla="*/ 361 w 525"/>
                              <a:gd name="T13" fmla="*/ 1458 h 1615"/>
                              <a:gd name="T14" fmla="*/ 496 w 525"/>
                              <a:gd name="T15" fmla="*/ 1203 h 1615"/>
                              <a:gd name="T16" fmla="*/ 511 w 525"/>
                              <a:gd name="T17" fmla="*/ 723 h 1615"/>
                              <a:gd name="T18" fmla="*/ 466 w 525"/>
                              <a:gd name="T19" fmla="*/ 498 h 1615"/>
                              <a:gd name="T20" fmla="*/ 157 w 525"/>
                              <a:gd name="T21" fmla="*/ 142 h 1615"/>
                              <a:gd name="T22" fmla="*/ 37 w 525"/>
                              <a:gd name="T23" fmla="*/ 0 h 16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5" h="1615">
                                <a:moveTo>
                                  <a:pt x="37" y="0"/>
                                </a:moveTo>
                                <a:cubicBezTo>
                                  <a:pt x="12" y="0"/>
                                  <a:pt x="13" y="54"/>
                                  <a:pt x="7" y="142"/>
                                </a:cubicBezTo>
                                <a:cubicBezTo>
                                  <a:pt x="1" y="230"/>
                                  <a:pt x="0" y="386"/>
                                  <a:pt x="1" y="528"/>
                                </a:cubicBezTo>
                                <a:cubicBezTo>
                                  <a:pt x="2" y="670"/>
                                  <a:pt x="6" y="873"/>
                                  <a:pt x="16" y="993"/>
                                </a:cubicBezTo>
                                <a:cubicBezTo>
                                  <a:pt x="26" y="1113"/>
                                  <a:pt x="30" y="1150"/>
                                  <a:pt x="61" y="1248"/>
                                </a:cubicBezTo>
                                <a:cubicBezTo>
                                  <a:pt x="92" y="1346"/>
                                  <a:pt x="152" y="1545"/>
                                  <a:pt x="202" y="1580"/>
                                </a:cubicBezTo>
                                <a:cubicBezTo>
                                  <a:pt x="252" y="1615"/>
                                  <a:pt x="312" y="1521"/>
                                  <a:pt x="361" y="1458"/>
                                </a:cubicBezTo>
                                <a:cubicBezTo>
                                  <a:pt x="410" y="1395"/>
                                  <a:pt x="471" y="1325"/>
                                  <a:pt x="496" y="1203"/>
                                </a:cubicBezTo>
                                <a:cubicBezTo>
                                  <a:pt x="521" y="1081"/>
                                  <a:pt x="516" y="840"/>
                                  <a:pt x="511" y="723"/>
                                </a:cubicBezTo>
                                <a:cubicBezTo>
                                  <a:pt x="506" y="606"/>
                                  <a:pt x="525" y="595"/>
                                  <a:pt x="466" y="498"/>
                                </a:cubicBezTo>
                                <a:cubicBezTo>
                                  <a:pt x="407" y="401"/>
                                  <a:pt x="228" y="225"/>
                                  <a:pt x="157" y="142"/>
                                </a:cubicBezTo>
                                <a:cubicBezTo>
                                  <a:pt x="86" y="59"/>
                                  <a:pt x="62" y="0"/>
                                  <a:pt x="37" y="0"/>
                                </a:cubicBezTo>
                                <a:close/>
                              </a:path>
                            </a:pathLst>
                          </a:custGeom>
                          <a:solidFill>
                            <a:schemeClr val="bg1">
                              <a:lumMod val="100000"/>
                              <a:lumOff val="0"/>
                            </a:schemeClr>
                          </a:solidFill>
                          <a:ln w="9525">
                            <a:solidFill>
                              <a:schemeClr val="tx1">
                                <a:lumMod val="100000"/>
                                <a:lumOff val="0"/>
                              </a:schemeClr>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08" name="Freeform 48"/>
                        <wps:cNvSpPr>
                          <a:spLocks/>
                        </wps:cNvSpPr>
                        <wps:spPr bwMode="auto">
                          <a:xfrm flipH="1">
                            <a:off x="2958" y="6134"/>
                            <a:ext cx="618" cy="1125"/>
                          </a:xfrm>
                          <a:custGeom>
                            <a:avLst/>
                            <a:gdLst>
                              <a:gd name="T0" fmla="*/ 2172 w 3709"/>
                              <a:gd name="T1" fmla="*/ 61 h 7049"/>
                              <a:gd name="T2" fmla="*/ 1872 w 3709"/>
                              <a:gd name="T3" fmla="*/ 3 h 7049"/>
                              <a:gd name="T4" fmla="*/ 1647 w 3709"/>
                              <a:gd name="T5" fmla="*/ 77 h 7049"/>
                              <a:gd name="T6" fmla="*/ 1512 w 3709"/>
                              <a:gd name="T7" fmla="*/ 257 h 7049"/>
                              <a:gd name="T8" fmla="*/ 1572 w 3709"/>
                              <a:gd name="T9" fmla="*/ 596 h 7049"/>
                              <a:gd name="T10" fmla="*/ 1632 w 3709"/>
                              <a:gd name="T11" fmla="*/ 861 h 7049"/>
                              <a:gd name="T12" fmla="*/ 1662 w 3709"/>
                              <a:gd name="T13" fmla="*/ 1068 h 7049"/>
                              <a:gd name="T14" fmla="*/ 1617 w 3709"/>
                              <a:gd name="T15" fmla="*/ 1145 h 7049"/>
                              <a:gd name="T16" fmla="*/ 1422 w 3709"/>
                              <a:gd name="T17" fmla="*/ 1301 h 7049"/>
                              <a:gd name="T18" fmla="*/ 1167 w 3709"/>
                              <a:gd name="T19" fmla="*/ 1395 h 7049"/>
                              <a:gd name="T20" fmla="*/ 972 w 3709"/>
                              <a:gd name="T21" fmla="*/ 1639 h 7049"/>
                              <a:gd name="T22" fmla="*/ 837 w 3709"/>
                              <a:gd name="T23" fmla="*/ 2229 h 7049"/>
                              <a:gd name="T24" fmla="*/ 807 w 3709"/>
                              <a:gd name="T25" fmla="*/ 2639 h 7049"/>
                              <a:gd name="T26" fmla="*/ 867 w 3709"/>
                              <a:gd name="T27" fmla="*/ 3092 h 7049"/>
                              <a:gd name="T28" fmla="*/ 867 w 3709"/>
                              <a:gd name="T29" fmla="*/ 3424 h 7049"/>
                              <a:gd name="T30" fmla="*/ 972 w 3709"/>
                              <a:gd name="T31" fmla="*/ 3694 h 7049"/>
                              <a:gd name="T32" fmla="*/ 972 w 3709"/>
                              <a:gd name="T33" fmla="*/ 3904 h 7049"/>
                              <a:gd name="T34" fmla="*/ 792 w 3709"/>
                              <a:gd name="T35" fmla="*/ 4052 h 7049"/>
                              <a:gd name="T36" fmla="*/ 567 w 3709"/>
                              <a:gd name="T37" fmla="*/ 4318 h 7049"/>
                              <a:gd name="T38" fmla="*/ 373 w 3709"/>
                              <a:gd name="T39" fmla="*/ 4694 h 7049"/>
                              <a:gd name="T40" fmla="*/ 372 w 3709"/>
                              <a:gd name="T41" fmla="*/ 5125 h 7049"/>
                              <a:gd name="T42" fmla="*/ 522 w 3709"/>
                              <a:gd name="T43" fmla="*/ 5750 h 7049"/>
                              <a:gd name="T44" fmla="*/ 492 w 3709"/>
                              <a:gd name="T45" fmla="*/ 6528 h 7049"/>
                              <a:gd name="T46" fmla="*/ 152 w 3709"/>
                              <a:gd name="T47" fmla="*/ 6826 h 7049"/>
                              <a:gd name="T48" fmla="*/ 152 w 3709"/>
                              <a:gd name="T49" fmla="*/ 7036 h 7049"/>
                              <a:gd name="T50" fmla="*/ 1062 w 3709"/>
                              <a:gd name="T51" fmla="*/ 6902 h 7049"/>
                              <a:gd name="T52" fmla="*/ 972 w 3709"/>
                              <a:gd name="T53" fmla="*/ 6482 h 7049"/>
                              <a:gd name="T54" fmla="*/ 958 w 3709"/>
                              <a:gd name="T55" fmla="*/ 6029 h 7049"/>
                              <a:gd name="T56" fmla="*/ 988 w 3709"/>
                              <a:gd name="T57" fmla="*/ 5579 h 7049"/>
                              <a:gd name="T58" fmla="*/ 943 w 3709"/>
                              <a:gd name="T59" fmla="*/ 5069 h 7049"/>
                              <a:gd name="T60" fmla="*/ 1227 w 3709"/>
                              <a:gd name="T61" fmla="*/ 4836 h 7049"/>
                              <a:gd name="T62" fmla="*/ 1827 w 3709"/>
                              <a:gd name="T63" fmla="*/ 4349 h 7049"/>
                              <a:gd name="T64" fmla="*/ 2282 w 3709"/>
                              <a:gd name="T65" fmla="*/ 4523 h 7049"/>
                              <a:gd name="T66" fmla="*/ 2667 w 3709"/>
                              <a:gd name="T67" fmla="*/ 4674 h 7049"/>
                              <a:gd name="T68" fmla="*/ 2863 w 3709"/>
                              <a:gd name="T69" fmla="*/ 4919 h 7049"/>
                              <a:gd name="T70" fmla="*/ 3107 w 3709"/>
                              <a:gd name="T71" fmla="*/ 5320 h 7049"/>
                              <a:gd name="T72" fmla="*/ 3107 w 3709"/>
                              <a:gd name="T73" fmla="*/ 5925 h 7049"/>
                              <a:gd name="T74" fmla="*/ 3133 w 3709"/>
                              <a:gd name="T75" fmla="*/ 6299 h 7049"/>
                              <a:gd name="T76" fmla="*/ 2938 w 3709"/>
                              <a:gd name="T77" fmla="*/ 6524 h 7049"/>
                              <a:gd name="T78" fmla="*/ 2803 w 3709"/>
                              <a:gd name="T79" fmla="*/ 6749 h 7049"/>
                              <a:gd name="T80" fmla="*/ 3088 w 3709"/>
                              <a:gd name="T81" fmla="*/ 6854 h 7049"/>
                              <a:gd name="T82" fmla="*/ 3613 w 3709"/>
                              <a:gd name="T83" fmla="*/ 6479 h 7049"/>
                              <a:gd name="T84" fmla="*/ 3508 w 3709"/>
                              <a:gd name="T85" fmla="*/ 6119 h 7049"/>
                              <a:gd name="T86" fmla="*/ 3567 w 3709"/>
                              <a:gd name="T87" fmla="*/ 5750 h 7049"/>
                              <a:gd name="T88" fmla="*/ 3522 w 3709"/>
                              <a:gd name="T89" fmla="*/ 4885 h 7049"/>
                              <a:gd name="T90" fmla="*/ 3192 w 3709"/>
                              <a:gd name="T91" fmla="*/ 4349 h 7049"/>
                              <a:gd name="T92" fmla="*/ 3107 w 3709"/>
                              <a:gd name="T93" fmla="*/ 3930 h 7049"/>
                              <a:gd name="T94" fmla="*/ 3252 w 3709"/>
                              <a:gd name="T95" fmla="*/ 3930 h 7049"/>
                              <a:gd name="T96" fmla="*/ 3387 w 3709"/>
                              <a:gd name="T97" fmla="*/ 3545 h 7049"/>
                              <a:gd name="T98" fmla="*/ 3522 w 3709"/>
                              <a:gd name="T99" fmla="*/ 2851 h 7049"/>
                              <a:gd name="T100" fmla="*/ 3672 w 3709"/>
                              <a:gd name="T101" fmla="*/ 2477 h 7049"/>
                              <a:gd name="T102" fmla="*/ 3297 w 3709"/>
                              <a:gd name="T103" fmla="*/ 1901 h 7049"/>
                              <a:gd name="T104" fmla="*/ 3027 w 3709"/>
                              <a:gd name="T105" fmla="*/ 1629 h 7049"/>
                              <a:gd name="T106" fmla="*/ 2727 w 3709"/>
                              <a:gd name="T107" fmla="*/ 1385 h 7049"/>
                              <a:gd name="T108" fmla="*/ 2462 w 3709"/>
                              <a:gd name="T109" fmla="*/ 1246 h 7049"/>
                              <a:gd name="T110" fmla="*/ 2282 w 3709"/>
                              <a:gd name="T111" fmla="*/ 1095 h 7049"/>
                              <a:gd name="T112" fmla="*/ 2282 w 3709"/>
                              <a:gd name="T113" fmla="*/ 861 h 7049"/>
                              <a:gd name="T114" fmla="*/ 2367 w 3709"/>
                              <a:gd name="T115" fmla="*/ 596 h 7049"/>
                              <a:gd name="T116" fmla="*/ 2382 w 3709"/>
                              <a:gd name="T117" fmla="*/ 318 h 7049"/>
                              <a:gd name="T118" fmla="*/ 2282 w 3709"/>
                              <a:gd name="T119" fmla="*/ 48 h 7049"/>
                              <a:gd name="T120" fmla="*/ 2172 w 3709"/>
                              <a:gd name="T121" fmla="*/ 61 h 70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709" h="7049">
                                <a:moveTo>
                                  <a:pt x="2172" y="61"/>
                                </a:moveTo>
                                <a:cubicBezTo>
                                  <a:pt x="2104" y="53"/>
                                  <a:pt x="1959" y="0"/>
                                  <a:pt x="1872" y="3"/>
                                </a:cubicBezTo>
                                <a:cubicBezTo>
                                  <a:pt x="1785" y="6"/>
                                  <a:pt x="1707" y="35"/>
                                  <a:pt x="1647" y="77"/>
                                </a:cubicBezTo>
                                <a:cubicBezTo>
                                  <a:pt x="1587" y="119"/>
                                  <a:pt x="1524" y="171"/>
                                  <a:pt x="1512" y="257"/>
                                </a:cubicBezTo>
                                <a:cubicBezTo>
                                  <a:pt x="1500" y="343"/>
                                  <a:pt x="1552" y="495"/>
                                  <a:pt x="1572" y="596"/>
                                </a:cubicBezTo>
                                <a:cubicBezTo>
                                  <a:pt x="1592" y="697"/>
                                  <a:pt x="1617" y="782"/>
                                  <a:pt x="1632" y="861"/>
                                </a:cubicBezTo>
                                <a:cubicBezTo>
                                  <a:pt x="1647" y="940"/>
                                  <a:pt x="1665" y="1021"/>
                                  <a:pt x="1662" y="1068"/>
                                </a:cubicBezTo>
                                <a:cubicBezTo>
                                  <a:pt x="1659" y="1115"/>
                                  <a:pt x="1657" y="1106"/>
                                  <a:pt x="1617" y="1145"/>
                                </a:cubicBezTo>
                                <a:cubicBezTo>
                                  <a:pt x="1577" y="1184"/>
                                  <a:pt x="1497" y="1259"/>
                                  <a:pt x="1422" y="1301"/>
                                </a:cubicBezTo>
                                <a:cubicBezTo>
                                  <a:pt x="1347" y="1343"/>
                                  <a:pt x="1242" y="1339"/>
                                  <a:pt x="1167" y="1395"/>
                                </a:cubicBezTo>
                                <a:cubicBezTo>
                                  <a:pt x="1092" y="1451"/>
                                  <a:pt x="1027" y="1500"/>
                                  <a:pt x="972" y="1639"/>
                                </a:cubicBezTo>
                                <a:cubicBezTo>
                                  <a:pt x="917" y="1778"/>
                                  <a:pt x="864" y="2062"/>
                                  <a:pt x="837" y="2229"/>
                                </a:cubicBezTo>
                                <a:cubicBezTo>
                                  <a:pt x="810" y="2396"/>
                                  <a:pt x="802" y="2495"/>
                                  <a:pt x="807" y="2639"/>
                                </a:cubicBezTo>
                                <a:cubicBezTo>
                                  <a:pt x="812" y="2783"/>
                                  <a:pt x="857" y="2961"/>
                                  <a:pt x="867" y="3092"/>
                                </a:cubicBezTo>
                                <a:cubicBezTo>
                                  <a:pt x="877" y="3223"/>
                                  <a:pt x="850" y="3324"/>
                                  <a:pt x="867" y="3424"/>
                                </a:cubicBezTo>
                                <a:cubicBezTo>
                                  <a:pt x="884" y="3524"/>
                                  <a:pt x="955" y="3614"/>
                                  <a:pt x="972" y="3694"/>
                                </a:cubicBezTo>
                                <a:cubicBezTo>
                                  <a:pt x="989" y="3774"/>
                                  <a:pt x="1002" y="3844"/>
                                  <a:pt x="972" y="3904"/>
                                </a:cubicBezTo>
                                <a:cubicBezTo>
                                  <a:pt x="942" y="3964"/>
                                  <a:pt x="859" y="3983"/>
                                  <a:pt x="792" y="4052"/>
                                </a:cubicBezTo>
                                <a:cubicBezTo>
                                  <a:pt x="725" y="4121"/>
                                  <a:pt x="637" y="4211"/>
                                  <a:pt x="567" y="4318"/>
                                </a:cubicBezTo>
                                <a:cubicBezTo>
                                  <a:pt x="497" y="4425"/>
                                  <a:pt x="406" y="4560"/>
                                  <a:pt x="373" y="4694"/>
                                </a:cubicBezTo>
                                <a:cubicBezTo>
                                  <a:pt x="340" y="4828"/>
                                  <a:pt x="347" y="4949"/>
                                  <a:pt x="372" y="5125"/>
                                </a:cubicBezTo>
                                <a:cubicBezTo>
                                  <a:pt x="397" y="5301"/>
                                  <a:pt x="502" y="5516"/>
                                  <a:pt x="522" y="5750"/>
                                </a:cubicBezTo>
                                <a:cubicBezTo>
                                  <a:pt x="542" y="5984"/>
                                  <a:pt x="554" y="6349"/>
                                  <a:pt x="492" y="6528"/>
                                </a:cubicBezTo>
                                <a:cubicBezTo>
                                  <a:pt x="430" y="6707"/>
                                  <a:pt x="209" y="6741"/>
                                  <a:pt x="152" y="6826"/>
                                </a:cubicBezTo>
                                <a:cubicBezTo>
                                  <a:pt x="95" y="6911"/>
                                  <a:pt x="0" y="7023"/>
                                  <a:pt x="152" y="7036"/>
                                </a:cubicBezTo>
                                <a:cubicBezTo>
                                  <a:pt x="304" y="7049"/>
                                  <a:pt x="925" y="6994"/>
                                  <a:pt x="1062" y="6902"/>
                                </a:cubicBezTo>
                                <a:cubicBezTo>
                                  <a:pt x="1199" y="6810"/>
                                  <a:pt x="989" y="6627"/>
                                  <a:pt x="972" y="6482"/>
                                </a:cubicBezTo>
                                <a:cubicBezTo>
                                  <a:pt x="955" y="6337"/>
                                  <a:pt x="955" y="6179"/>
                                  <a:pt x="958" y="6029"/>
                                </a:cubicBezTo>
                                <a:cubicBezTo>
                                  <a:pt x="961" y="5879"/>
                                  <a:pt x="990" y="5739"/>
                                  <a:pt x="988" y="5579"/>
                                </a:cubicBezTo>
                                <a:cubicBezTo>
                                  <a:pt x="986" y="5419"/>
                                  <a:pt x="903" y="5193"/>
                                  <a:pt x="943" y="5069"/>
                                </a:cubicBezTo>
                                <a:cubicBezTo>
                                  <a:pt x="983" y="4945"/>
                                  <a:pt x="1080" y="4956"/>
                                  <a:pt x="1227" y="4836"/>
                                </a:cubicBezTo>
                                <a:cubicBezTo>
                                  <a:pt x="1374" y="4716"/>
                                  <a:pt x="1651" y="4401"/>
                                  <a:pt x="1827" y="4349"/>
                                </a:cubicBezTo>
                                <a:cubicBezTo>
                                  <a:pt x="2003" y="4297"/>
                                  <a:pt x="2142" y="4469"/>
                                  <a:pt x="2282" y="4523"/>
                                </a:cubicBezTo>
                                <a:cubicBezTo>
                                  <a:pt x="2422" y="4577"/>
                                  <a:pt x="2570" y="4608"/>
                                  <a:pt x="2667" y="4674"/>
                                </a:cubicBezTo>
                                <a:cubicBezTo>
                                  <a:pt x="2764" y="4740"/>
                                  <a:pt x="2790" y="4811"/>
                                  <a:pt x="2863" y="4919"/>
                                </a:cubicBezTo>
                                <a:cubicBezTo>
                                  <a:pt x="2936" y="5027"/>
                                  <a:pt x="3066" y="5152"/>
                                  <a:pt x="3107" y="5320"/>
                                </a:cubicBezTo>
                                <a:cubicBezTo>
                                  <a:pt x="3148" y="5488"/>
                                  <a:pt x="3103" y="5762"/>
                                  <a:pt x="3107" y="5925"/>
                                </a:cubicBezTo>
                                <a:cubicBezTo>
                                  <a:pt x="3111" y="6088"/>
                                  <a:pt x="3161" y="6199"/>
                                  <a:pt x="3133" y="6299"/>
                                </a:cubicBezTo>
                                <a:cubicBezTo>
                                  <a:pt x="3105" y="6399"/>
                                  <a:pt x="2993" y="6449"/>
                                  <a:pt x="2938" y="6524"/>
                                </a:cubicBezTo>
                                <a:cubicBezTo>
                                  <a:pt x="2883" y="6599"/>
                                  <a:pt x="2778" y="6694"/>
                                  <a:pt x="2803" y="6749"/>
                                </a:cubicBezTo>
                                <a:cubicBezTo>
                                  <a:pt x="2828" y="6804"/>
                                  <a:pt x="2953" y="6899"/>
                                  <a:pt x="3088" y="6854"/>
                                </a:cubicBezTo>
                                <a:cubicBezTo>
                                  <a:pt x="3223" y="6809"/>
                                  <a:pt x="3543" y="6601"/>
                                  <a:pt x="3613" y="6479"/>
                                </a:cubicBezTo>
                                <a:cubicBezTo>
                                  <a:pt x="3683" y="6357"/>
                                  <a:pt x="3516" y="6240"/>
                                  <a:pt x="3508" y="6119"/>
                                </a:cubicBezTo>
                                <a:cubicBezTo>
                                  <a:pt x="3500" y="5998"/>
                                  <a:pt x="3565" y="5956"/>
                                  <a:pt x="3567" y="5750"/>
                                </a:cubicBezTo>
                                <a:cubicBezTo>
                                  <a:pt x="3569" y="5544"/>
                                  <a:pt x="3585" y="5119"/>
                                  <a:pt x="3522" y="4885"/>
                                </a:cubicBezTo>
                                <a:cubicBezTo>
                                  <a:pt x="3459" y="4651"/>
                                  <a:pt x="3261" y="4508"/>
                                  <a:pt x="3192" y="4349"/>
                                </a:cubicBezTo>
                                <a:cubicBezTo>
                                  <a:pt x="3123" y="4190"/>
                                  <a:pt x="3097" y="4000"/>
                                  <a:pt x="3107" y="3930"/>
                                </a:cubicBezTo>
                                <a:cubicBezTo>
                                  <a:pt x="3117" y="3860"/>
                                  <a:pt x="3205" y="3994"/>
                                  <a:pt x="3252" y="3930"/>
                                </a:cubicBezTo>
                                <a:cubicBezTo>
                                  <a:pt x="3299" y="3866"/>
                                  <a:pt x="3342" y="3725"/>
                                  <a:pt x="3387" y="3545"/>
                                </a:cubicBezTo>
                                <a:cubicBezTo>
                                  <a:pt x="3432" y="3365"/>
                                  <a:pt x="3475" y="3029"/>
                                  <a:pt x="3522" y="2851"/>
                                </a:cubicBezTo>
                                <a:cubicBezTo>
                                  <a:pt x="3569" y="2673"/>
                                  <a:pt x="3709" y="2635"/>
                                  <a:pt x="3672" y="2477"/>
                                </a:cubicBezTo>
                                <a:cubicBezTo>
                                  <a:pt x="3635" y="2319"/>
                                  <a:pt x="3404" y="2042"/>
                                  <a:pt x="3297" y="1901"/>
                                </a:cubicBezTo>
                                <a:cubicBezTo>
                                  <a:pt x="3190" y="1760"/>
                                  <a:pt x="3122" y="1715"/>
                                  <a:pt x="3027" y="1629"/>
                                </a:cubicBezTo>
                                <a:cubicBezTo>
                                  <a:pt x="2932" y="1543"/>
                                  <a:pt x="2821" y="1449"/>
                                  <a:pt x="2727" y="1385"/>
                                </a:cubicBezTo>
                                <a:cubicBezTo>
                                  <a:pt x="2633" y="1321"/>
                                  <a:pt x="2536" y="1294"/>
                                  <a:pt x="2462" y="1246"/>
                                </a:cubicBezTo>
                                <a:cubicBezTo>
                                  <a:pt x="2388" y="1198"/>
                                  <a:pt x="2312" y="1159"/>
                                  <a:pt x="2282" y="1095"/>
                                </a:cubicBezTo>
                                <a:cubicBezTo>
                                  <a:pt x="2252" y="1031"/>
                                  <a:pt x="2268" y="944"/>
                                  <a:pt x="2282" y="861"/>
                                </a:cubicBezTo>
                                <a:cubicBezTo>
                                  <a:pt x="2296" y="778"/>
                                  <a:pt x="2350" y="686"/>
                                  <a:pt x="2367" y="596"/>
                                </a:cubicBezTo>
                                <a:cubicBezTo>
                                  <a:pt x="2384" y="506"/>
                                  <a:pt x="2396" y="409"/>
                                  <a:pt x="2382" y="318"/>
                                </a:cubicBezTo>
                                <a:cubicBezTo>
                                  <a:pt x="2368" y="227"/>
                                  <a:pt x="2319" y="91"/>
                                  <a:pt x="2282" y="48"/>
                                </a:cubicBezTo>
                                <a:cubicBezTo>
                                  <a:pt x="2245" y="5"/>
                                  <a:pt x="2240" y="69"/>
                                  <a:pt x="2172" y="61"/>
                                </a:cubicBezTo>
                                <a:close/>
                              </a:path>
                            </a:pathLst>
                          </a:custGeom>
                          <a:solidFill>
                            <a:schemeClr val="tx1">
                              <a:lumMod val="100000"/>
                              <a:lumOff val="0"/>
                            </a:schemeClr>
                          </a:solidFill>
                          <a:ln w="9525">
                            <a:solidFill>
                              <a:srgbClr val="000000"/>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09" name="Freeform 49"/>
                        <wps:cNvSpPr>
                          <a:spLocks/>
                        </wps:cNvSpPr>
                        <wps:spPr bwMode="auto">
                          <a:xfrm flipH="1">
                            <a:off x="3329" y="6453"/>
                            <a:ext cx="67" cy="241"/>
                          </a:xfrm>
                          <a:custGeom>
                            <a:avLst/>
                            <a:gdLst>
                              <a:gd name="T0" fmla="*/ 240 w 400"/>
                              <a:gd name="T1" fmla="*/ 34 h 1510"/>
                              <a:gd name="T2" fmla="*/ 60 w 400"/>
                              <a:gd name="T3" fmla="*/ 360 h 1510"/>
                              <a:gd name="T4" fmla="*/ 60 w 400"/>
                              <a:gd name="T5" fmla="*/ 859 h 1510"/>
                              <a:gd name="T6" fmla="*/ 0 w 400"/>
                              <a:gd name="T7" fmla="*/ 1200 h 1510"/>
                              <a:gd name="T8" fmla="*/ 60 w 400"/>
                              <a:gd name="T9" fmla="*/ 1466 h 1510"/>
                              <a:gd name="T10" fmla="*/ 195 w 400"/>
                              <a:gd name="T11" fmla="*/ 1466 h 1510"/>
                              <a:gd name="T12" fmla="*/ 300 w 400"/>
                              <a:gd name="T13" fmla="*/ 1368 h 1510"/>
                              <a:gd name="T14" fmla="*/ 375 w 400"/>
                              <a:gd name="T15" fmla="*/ 1293 h 1510"/>
                              <a:gd name="T16" fmla="*/ 330 w 400"/>
                              <a:gd name="T17" fmla="*/ 1082 h 1510"/>
                              <a:gd name="T18" fmla="*/ 390 w 400"/>
                              <a:gd name="T19" fmla="*/ 859 h 1510"/>
                              <a:gd name="T20" fmla="*/ 270 w 400"/>
                              <a:gd name="T21" fmla="*/ 559 h 1510"/>
                              <a:gd name="T22" fmla="*/ 360 w 400"/>
                              <a:gd name="T23" fmla="*/ 154 h 1510"/>
                              <a:gd name="T24" fmla="*/ 240 w 400"/>
                              <a:gd name="T25" fmla="*/ 34 h 15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00" h="1510">
                                <a:moveTo>
                                  <a:pt x="240" y="34"/>
                                </a:moveTo>
                                <a:cubicBezTo>
                                  <a:pt x="190" y="68"/>
                                  <a:pt x="90" y="223"/>
                                  <a:pt x="60" y="360"/>
                                </a:cubicBezTo>
                                <a:cubicBezTo>
                                  <a:pt x="30" y="497"/>
                                  <a:pt x="70" y="719"/>
                                  <a:pt x="60" y="859"/>
                                </a:cubicBezTo>
                                <a:cubicBezTo>
                                  <a:pt x="50" y="999"/>
                                  <a:pt x="0" y="1099"/>
                                  <a:pt x="0" y="1200"/>
                                </a:cubicBezTo>
                                <a:cubicBezTo>
                                  <a:pt x="0" y="1301"/>
                                  <a:pt x="27" y="1422"/>
                                  <a:pt x="60" y="1466"/>
                                </a:cubicBezTo>
                                <a:cubicBezTo>
                                  <a:pt x="93" y="1510"/>
                                  <a:pt x="155" y="1482"/>
                                  <a:pt x="195" y="1466"/>
                                </a:cubicBezTo>
                                <a:cubicBezTo>
                                  <a:pt x="235" y="1450"/>
                                  <a:pt x="270" y="1397"/>
                                  <a:pt x="300" y="1368"/>
                                </a:cubicBezTo>
                                <a:cubicBezTo>
                                  <a:pt x="330" y="1339"/>
                                  <a:pt x="370" y="1341"/>
                                  <a:pt x="375" y="1293"/>
                                </a:cubicBezTo>
                                <a:cubicBezTo>
                                  <a:pt x="380" y="1245"/>
                                  <a:pt x="327" y="1154"/>
                                  <a:pt x="330" y="1082"/>
                                </a:cubicBezTo>
                                <a:cubicBezTo>
                                  <a:pt x="333" y="1010"/>
                                  <a:pt x="400" y="946"/>
                                  <a:pt x="390" y="859"/>
                                </a:cubicBezTo>
                                <a:cubicBezTo>
                                  <a:pt x="380" y="772"/>
                                  <a:pt x="275" y="676"/>
                                  <a:pt x="270" y="559"/>
                                </a:cubicBezTo>
                                <a:cubicBezTo>
                                  <a:pt x="265" y="442"/>
                                  <a:pt x="363" y="239"/>
                                  <a:pt x="360" y="154"/>
                                </a:cubicBezTo>
                                <a:cubicBezTo>
                                  <a:pt x="357" y="69"/>
                                  <a:pt x="290" y="0"/>
                                  <a:pt x="240" y="34"/>
                                </a:cubicBezTo>
                                <a:close/>
                              </a:path>
                            </a:pathLst>
                          </a:custGeom>
                          <a:solidFill>
                            <a:schemeClr val="bg1">
                              <a:lumMod val="100000"/>
                              <a:lumOff val="0"/>
                            </a:schemeClr>
                          </a:solidFill>
                          <a:ln w="9525">
                            <a:solidFill>
                              <a:srgbClr val="000000"/>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s:wsp>
                        <wps:cNvPr id="110" name="Freeform 50"/>
                        <wps:cNvSpPr>
                          <a:spLocks/>
                        </wps:cNvSpPr>
                        <wps:spPr bwMode="auto">
                          <a:xfrm flipH="1">
                            <a:off x="3034" y="6442"/>
                            <a:ext cx="88" cy="258"/>
                          </a:xfrm>
                          <a:custGeom>
                            <a:avLst/>
                            <a:gdLst>
                              <a:gd name="T0" fmla="*/ 37 w 525"/>
                              <a:gd name="T1" fmla="*/ 0 h 1615"/>
                              <a:gd name="T2" fmla="*/ 7 w 525"/>
                              <a:gd name="T3" fmla="*/ 142 h 1615"/>
                              <a:gd name="T4" fmla="*/ 1 w 525"/>
                              <a:gd name="T5" fmla="*/ 528 h 1615"/>
                              <a:gd name="T6" fmla="*/ 16 w 525"/>
                              <a:gd name="T7" fmla="*/ 993 h 1615"/>
                              <a:gd name="T8" fmla="*/ 61 w 525"/>
                              <a:gd name="T9" fmla="*/ 1248 h 1615"/>
                              <a:gd name="T10" fmla="*/ 202 w 525"/>
                              <a:gd name="T11" fmla="*/ 1580 h 1615"/>
                              <a:gd name="T12" fmla="*/ 361 w 525"/>
                              <a:gd name="T13" fmla="*/ 1458 h 1615"/>
                              <a:gd name="T14" fmla="*/ 496 w 525"/>
                              <a:gd name="T15" fmla="*/ 1203 h 1615"/>
                              <a:gd name="T16" fmla="*/ 511 w 525"/>
                              <a:gd name="T17" fmla="*/ 723 h 1615"/>
                              <a:gd name="T18" fmla="*/ 466 w 525"/>
                              <a:gd name="T19" fmla="*/ 498 h 1615"/>
                              <a:gd name="T20" fmla="*/ 157 w 525"/>
                              <a:gd name="T21" fmla="*/ 142 h 1615"/>
                              <a:gd name="T22" fmla="*/ 37 w 525"/>
                              <a:gd name="T23" fmla="*/ 0 h 16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25" h="1615">
                                <a:moveTo>
                                  <a:pt x="37" y="0"/>
                                </a:moveTo>
                                <a:cubicBezTo>
                                  <a:pt x="12" y="0"/>
                                  <a:pt x="13" y="54"/>
                                  <a:pt x="7" y="142"/>
                                </a:cubicBezTo>
                                <a:cubicBezTo>
                                  <a:pt x="1" y="230"/>
                                  <a:pt x="0" y="386"/>
                                  <a:pt x="1" y="528"/>
                                </a:cubicBezTo>
                                <a:cubicBezTo>
                                  <a:pt x="2" y="670"/>
                                  <a:pt x="6" y="873"/>
                                  <a:pt x="16" y="993"/>
                                </a:cubicBezTo>
                                <a:cubicBezTo>
                                  <a:pt x="26" y="1113"/>
                                  <a:pt x="30" y="1150"/>
                                  <a:pt x="61" y="1248"/>
                                </a:cubicBezTo>
                                <a:cubicBezTo>
                                  <a:pt x="92" y="1346"/>
                                  <a:pt x="152" y="1545"/>
                                  <a:pt x="202" y="1580"/>
                                </a:cubicBezTo>
                                <a:cubicBezTo>
                                  <a:pt x="252" y="1615"/>
                                  <a:pt x="312" y="1521"/>
                                  <a:pt x="361" y="1458"/>
                                </a:cubicBezTo>
                                <a:cubicBezTo>
                                  <a:pt x="410" y="1395"/>
                                  <a:pt x="471" y="1325"/>
                                  <a:pt x="496" y="1203"/>
                                </a:cubicBezTo>
                                <a:cubicBezTo>
                                  <a:pt x="521" y="1081"/>
                                  <a:pt x="516" y="840"/>
                                  <a:pt x="511" y="723"/>
                                </a:cubicBezTo>
                                <a:cubicBezTo>
                                  <a:pt x="506" y="606"/>
                                  <a:pt x="525" y="595"/>
                                  <a:pt x="466" y="498"/>
                                </a:cubicBezTo>
                                <a:cubicBezTo>
                                  <a:pt x="407" y="401"/>
                                  <a:pt x="228" y="225"/>
                                  <a:pt x="157" y="142"/>
                                </a:cubicBezTo>
                                <a:cubicBezTo>
                                  <a:pt x="86" y="59"/>
                                  <a:pt x="62" y="0"/>
                                  <a:pt x="37" y="0"/>
                                </a:cubicBezTo>
                                <a:close/>
                              </a:path>
                            </a:pathLst>
                          </a:custGeom>
                          <a:solidFill>
                            <a:schemeClr val="bg1">
                              <a:lumMod val="100000"/>
                              <a:lumOff val="0"/>
                            </a:schemeClr>
                          </a:solidFill>
                          <a:ln w="9525">
                            <a:solidFill>
                              <a:srgbClr val="000000"/>
                            </a:solidFill>
                            <a:round/>
                            <a:headEnd/>
                            <a:tailEnd/>
                          </a:ln>
                          <a:effectLst>
                            <a:outerShdw sy="-50000" kx="2453608" algn="br" rotWithShape="0">
                              <a:srgbClr val="808080">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7ECBC8" id="Group 43" o:spid="_x0000_s1026" style="position:absolute;margin-left:294.35pt;margin-top:3.8pt;width:55.55pt;height:53.6pt;flip:x;z-index:251645952" coordorigin="2333,6123" coordsize="1965,1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">
                <v:shape id="Freeform 44" o:spid="_x0000_s1027" style="position:absolute;left:3479;top:6123;width:819;height:1050;flip:x;visibility:visible;mso-wrap-style:square;v-text-anchor:top" coordsize="5611,9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pYsYA&#10;AADcAAAADwAAAGRycy9kb3ducmV2LnhtbESPQWvCQBCF70L/wzKF3nRTD6VNXUXFQEF6MLZQb2N2&#10;TEKzsyG7NdFf7xwK3mZ4b977ZrYYXKPO1IXas4HnSQKKuPC25tLA1z4bv4IKEdli45kMXCjAYv4w&#10;mmFqfc87OuexVBLCIUUDVYxtqnUoKnIYJr4lFu3kO4dR1q7UtsNewl2jp0nyoh3WLA0VtrSuqPjN&#10;/5yB77d4pKvdHjYu2+fZarPqfz53xjw9Dst3UJGGeDf/X39YwU8EX56RCf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LpYsYAAADcAAAADwAAAAAAAAAAAAAAAACYAgAAZHJz&#10;L2Rvd25yZXYueG1sUEsFBgAAAAAEAAQA9QAAAIsDAAAAAA==&#10;" path="m1577,266v-9,-38,-48,-85,-91,-102c1443,147,1360,180,1319,164v-41,-16,-45,-72,-77,-96c1210,44,1172,,1125,19,1078,38,1002,138,960,179v-42,41,-68,51,-90,87c848,302,870,312,825,393,780,474,672,636,600,750,528,864,468,949,390,1079v-78,130,-195,312,-255,450c75,1667,,1806,30,1909v30,103,170,158,285,236c430,2223,565,2307,720,2380v155,73,364,175,522,201c1400,2607,1574,2518,1667,2535v93,17,80,52,134,147c1855,2777,1925,2941,1991,3104v66,163,174,362,209,554c2235,3850,2200,4123,2200,4257v,134,23,104,,208c2177,4569,2143,4629,2059,4879v-84,250,-301,705,-364,1089c1632,6352,1700,6759,1680,7182v-20,423,-66,1053,-103,1327c1540,8783,1494,8752,1455,8824v-39,72,13,67,-114,115c1214,8987,728,9058,690,9114v-38,56,232,141,420,163c1298,9299,1650,9286,1817,9245v167,-41,246,2,295,-216c2161,8811,2045,8346,2112,7934v67,-412,275,-1011,400,-1378c2637,6189,2808,5534,2864,5729v56,195,-14,1479,-14,1995c2850,8240,2972,8536,2864,8824v-108,288,-750,536,-664,625c2286,9538,3174,9463,3383,9359v209,-104,25,-194,71,-535c3500,8483,3557,7841,3659,7313v102,-528,353,-1211,405,-1659c4116,5206,3993,4881,3973,4624v-20,-257,-106,-294,-29,-515c4021,3888,4291,3374,4437,3299v146,-75,302,249,385,359c4905,3768,4933,3820,4933,3959v,139,-63,369,-111,531c4774,4652,4743,4830,4642,4930v-101,100,-345,107,-426,158c4135,5139,4116,5170,4153,5234v37,64,176,218,284,240c4545,5496,4721,5430,4804,5366v83,-64,63,-165,129,-278c4999,4975,5107,4882,5200,4690v93,-192,229,-564,290,-756c5551,3742,5611,3669,5564,3538v-47,-131,-224,-226,-358,-389c5072,2986,4877,2730,4762,2558,4647,2386,4616,2216,4515,2118v-101,-98,-248,-89,-362,-151c4039,1905,3944,1816,3828,1743v-116,-73,-312,-143,-374,-214c3392,1458,3445,1388,3454,1318v9,-70,25,-113,55,-208c3539,1015,3636,891,3633,750,3630,609,3589,366,3494,266,3399,166,3176,182,3065,149,2954,116,2897,48,2829,68v-68,20,-117,126,-170,198c2606,338,2536,446,2512,502v-24,56,7,60,,101c2505,644,2479,691,2469,750v-10,59,-27,145,-20,210c2456,1025,2490,1082,2512,1140v22,58,62,95,71,165c2592,1375,2542,1501,2568,1559v26,58,157,59,172,92c2755,1684,2704,1712,2659,1755v-45,43,-114,146,-190,154c2393,1917,2294,1824,2200,1801v-94,-23,-183,-30,-295,-30c1793,1771,1635,1816,1530,1801v-105,-15,-150,-94,-255,-122c1170,1651,990,1636,900,1634v-90,-2,-158,94,-165,32c728,1604,830,1375,855,1260v25,-115,-10,-176,30,-286c925,864,1030,665,1095,603v65,-62,120,,180,c1335,603,1411,638,1455,603v44,-35,64,-154,87,-210c1565,337,1586,304,1577,266xe" fillcolor="#5a5a5a [2109]" strokecolor="black [3213]">
                  <v:shadow on="t" type="perspective" opacity=".5" origin=".5,.5" offset="0,0" matrix=",56756f,,-.5"/>
                  <v:path arrowok="t" o:connecttype="custom" o:connectlocs="217,18;181,7;140,20;120,43;57,119;4,210;105,262;243,279;291,342;321,469;301,537;245,791;212,971;101,1003;265,1018;308,873;418,631;418,971;494,1030;534,805;580,509;648,363;720,436;678,543;606,576;701,591;759,516;812,389;695,282;606,217;504,168;512,122;510,29;413,7;367,55;360,83;367,125;375,172;388,193;321,198;223,198;131,180;125,139;160,66;212,66;230,29" o:connectangles="0,0,0,0,0,0,0,0,0,0,0,0,0,0,0,0,0,0,0,0,0,0,0,0,0,0,0,0,0,0,0,0,0,0,0,0,0,0,0,0,0,0,0,0,0,0"/>
                </v:shape>
                <v:shape id="Freeform 45" o:spid="_x0000_s1028" style="position:absolute;left:2333;top:6335;width:728;height:978;flip:x;visibility:visible;mso-wrap-style:square;v-text-anchor:top" coordsize="3709,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rrhMIA&#10;AADcAAAADwAAAGRycy9kb3ducmV2LnhtbERPPW/CMBDdK/EfrKvEVuwwRG2KQSmoaiumAku3k30k&#10;EfE5ig0J/75GQmK7p/d5i9XoWnGhPjSeNWQzBYLYeNtwpeGw/3x5BREissXWM2m4UoDVcvK0wML6&#10;gX/psouVSCEcCtRQx9gVUgZTk8Mw8x1x4o6+dxgT7CtpexxSuGvlXKlcOmw4NdTY0bomc9qdnYav&#10;U34sN9sq/1A/57/MxPINzaD19Hks30FEGuNDfHd/2zRfZXB7Jl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WuuEwgAAANwAAAAPAAAAAAAAAAAAAAAAAJgCAABkcnMvZG93&#10;bnJldi54bWxQSwUGAAAAAAQABAD1AAAAhwMAAAAA&#10;" path="m2172,61c2104,53,1959,,1872,3v-87,3,-165,32,-225,74c1587,119,1524,171,1512,257v-12,86,40,238,60,339c1592,697,1617,782,1632,861v15,79,33,160,30,207c1659,1115,1657,1106,1617,1145v-40,39,-120,114,-195,156c1347,1343,1242,1339,1167,1395v-75,56,-140,105,-195,244c917,1778,864,2062,837,2229v-27,167,-35,266,-30,410c812,2783,857,2961,867,3092v10,131,-17,232,,332c884,3524,955,3614,972,3694v17,80,30,150,,210c942,3964,859,3983,792,4052v-67,69,-155,159,-225,266c497,4425,406,4560,373,4694v-33,134,-26,255,-1,431c397,5301,502,5516,522,5750v20,234,32,599,-30,778c430,6707,209,6741,152,6826v-57,85,-152,197,,210c304,7049,925,6994,1062,6902v137,-92,-73,-275,-90,-420c955,6337,955,6179,958,6029v3,-150,32,-290,30,-450c986,5419,903,5193,943,5069v40,-124,137,-113,284,-233c1374,4716,1651,4401,1827,4349v176,-52,315,120,455,174c2422,4577,2570,4608,2667,4674v97,66,123,137,196,245c2936,5027,3066,5152,3107,5320v41,168,-4,442,,605c3111,6088,3161,6199,3133,6299v-28,100,-140,150,-195,225c2883,6599,2778,6694,2803,6749v25,55,150,150,285,105c3223,6809,3543,6601,3613,6479v70,-122,-97,-239,-105,-360c3500,5998,3565,5956,3567,5750v2,-206,18,-631,-45,-865c3459,4651,3261,4508,3192,4349v-69,-159,-95,-349,-85,-419c3117,3860,3205,3994,3252,3930v47,-64,90,-205,135,-385c3432,3365,3475,3029,3522,2851v47,-178,187,-216,150,-374c3635,2319,3404,2042,3297,1901,3190,1760,3122,1715,3027,1629v-95,-86,-206,-180,-300,-244c2633,1321,2536,1294,2462,1246v-74,-48,-150,-87,-180,-151c2252,1031,2268,944,2282,861v14,-83,68,-175,85,-265c2384,506,2396,409,2382,318,2368,227,2319,91,2282,48,2245,5,2240,69,2172,61xe" fillcolor="gray [1629]" strokecolor="black [3213]">
                  <v:shadow on="t" type="perspective" opacity=".5" origin=".5,.5" offset="0,0" matrix=",56756f,,-.5"/>
                  <v:path arrowok="t" o:connecttype="custom" o:connectlocs="426,8;367,0;323,11;297,36;309,83;320,119;326,148;317,159;279,181;229,194;191,227;164,309;158,366;170,429;170,475;191,513;191,542;155,562;111,599;73,651;73,711;102,798;97,906;30,947;30,976;208,958;191,899;188,836;194,774;185,703;241,671;359,603;448,628;523,648;562,682;610,738;610,822;615,874;577,905;550,936;606,951;709,899;689,849;700,798;691,678;627,603;610,545;638,545;665,492;691,396;721,344;647,264;594,226;535,192;483,173;448,152;448,119;465,83;468,44;448,7;426,8" o:connectangles="0,0,0,0,0,0,0,0,0,0,0,0,0,0,0,0,0,0,0,0,0,0,0,0,0,0,0,0,0,0,0,0,0,0,0,0,0,0,0,0,0,0,0,0,0,0,0,0,0,0,0,0,0,0,0,0,0,0,0,0,0"/>
                </v:shape>
                <v:shape id="Freeform 46" o:spid="_x0000_s1029" style="position:absolute;left:2771;top:6611;width:77;height:210;flip:x;visibility:visible;mso-wrap-style:square;v-text-anchor:top" coordsize="400,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GDt8QA&#10;AADcAAAADwAAAGRycy9kb3ducmV2LnhtbERP22rCQBB9F/yHZYS+6W7TKjV1lbYgBIqK9vI8ZKdJ&#10;aHY2ZLcx9etdQfBtDuc6i1Vva9FR6yvHGu4nCgRx7kzFhYbPj/X4CYQPyAZrx6ThnzyslsPBAlPj&#10;jryn7hAKEUPYp6ihDKFJpfR5SRb9xDXEkftxrcUQYVtI0+IxhttaJkrNpMWKY0OJDb2VlP8e/qyG&#10;12x7+lrP94+772myy967TaEe5lrfjfqXZxCB+nATX92ZifNVApdn4gVy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xg7fEAAAA3AAAAA8AAAAAAAAAAAAAAAAAmAIAAGRycy9k&#10;b3ducmV2LnhtbFBLBQYAAAAABAAEAPUAAACJAwAAAAA=&#10;" path="m240,34c190,68,90,223,60,360v-30,137,10,359,,499c50,999,,1099,,1200v,101,27,222,60,266c93,1510,155,1482,195,1466v40,-16,75,-69,105,-98c330,1339,370,1341,375,1293v5,-48,-48,-139,-45,-211c333,1010,400,946,390,859,380,772,275,676,270,559,265,442,363,239,360,154,357,69,290,,240,34xe" fillcolor="white [3212]" strokecolor="black [3213]">
                  <v:shadow on="t" type="perspective" opacity=".5" origin=".5,.5" offset="0,0" matrix=",56756f,,-.5"/>
                  <v:path arrowok="t" o:connecttype="custom" o:connectlocs="46,5;12,50;12,119;0,167;12,204;38,204;58,190;72,180;64,150;75,119;52,78;69,21;46,5" o:connectangles="0,0,0,0,0,0,0,0,0,0,0,0,0"/>
                </v:shape>
                <v:shape id="Freeform 47" o:spid="_x0000_s1030" style="position:absolute;left:2422;top:6600;width:104;height:223;flip:x;visibility:visible;mso-wrap-style:square;v-text-anchor:top" coordsize="525,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ZCC8IA&#10;AADcAAAADwAAAGRycy9kb3ducmV2LnhtbERPzYrCMBC+C75DGMGLaKrsqlSjiLrgaZdVH2Boxqa0&#10;mZQm1rpPv1lY8DYf3++st52tREuNLxwrmE4SEMSZ0wXnCq6Xj/EShA/IGivHpOBJHrabfm+NqXYP&#10;/qb2HHIRQ9inqMCEUKdS+syQRT9xNXHkbq6xGCJscqkbfMRwW8lZksylxYJjg8Ga9oay8ny3CuyR&#10;R8uTfzOzz1tRfv0c2nL03io1HHS7FYhAXXiJ/90nHecnC/h7Jl4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kILwgAAANwAAAAPAAAAAAAAAAAAAAAAAJgCAABkcnMvZG93&#10;bnJldi54bWxQSwUGAAAAAAQABAD1AAAAhwMAAAAA&#10;" path="m37,c12,,13,54,7,142,1,230,,386,1,528,2,670,6,873,16,993v10,120,14,157,45,255c92,1346,152,1545,202,1580v50,35,110,-59,159,-122c410,1395,471,1325,496,1203v25,-122,20,-363,15,-480c506,606,525,595,466,498,407,401,228,225,157,142,86,59,62,,37,xe" fillcolor="white [3212]" strokecolor="black [3213]">
                  <v:shadow on="t" type="perspective" opacity=".5" origin=".5,.5" offset="0,0" matrix=",56756f,,-.5"/>
                  <v:path arrowok="t" o:connecttype="custom" o:connectlocs="7,0;1,20;0,73;3,137;12,172;40,218;72,201;98,166;101,100;92,69;31,20;7,0" o:connectangles="0,0,0,0,0,0,0,0,0,0,0,0"/>
                </v:shape>
                <v:shape id="Freeform 48" o:spid="_x0000_s1031" style="position:absolute;left:2958;top:6134;width:618;height:1125;flip:x;visibility:visible;mso-wrap-style:square;v-text-anchor:top" coordsize="3709,7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3CcUA&#10;AADcAAAADwAAAGRycy9kb3ducmV2LnhtbESPQWsCMRCF70L/Q5hCL6JZeyiyGkWkpS300OoePI6b&#10;cTe4mSxJquu/dw6F3mZ4b977ZrkefKcuFJMLbGA2LUAR18E6bgxU+7fJHFTKyBa7wGTgRgnWq4fR&#10;EksbrvxDl11ulIRwKtFAm3Nfap3qljymaeiJRTuF6DHLGhttI14l3Hf6uShetEfH0tBiT9uW6vPu&#10;1xvIx8N3/Bq/O/05fp2FKtXkqmTM0+OwWYDKNOR/89/1hxX8QmjlGZl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cJxQAAANwAAAAPAAAAAAAAAAAAAAAAAJgCAABkcnMv&#10;ZG93bnJldi54bWxQSwUGAAAAAAQABAD1AAAAigMAAAAA&#10;" path="m2172,61c2104,53,1959,,1872,3v-87,3,-165,32,-225,74c1587,119,1524,171,1512,257v-12,86,40,238,60,339c1592,697,1617,782,1632,861v15,79,33,160,30,207c1659,1115,1657,1106,1617,1145v-40,39,-120,114,-195,156c1347,1343,1242,1339,1167,1395v-75,56,-140,105,-195,244c917,1778,864,2062,837,2229v-27,167,-35,266,-30,410c812,2783,857,2961,867,3092v10,131,-17,232,,332c884,3524,955,3614,972,3694v17,80,30,150,,210c942,3964,859,3983,792,4052v-67,69,-155,159,-225,266c497,4425,406,4560,373,4694v-33,134,-26,255,-1,431c397,5301,502,5516,522,5750v20,234,32,599,-30,778c430,6707,209,6741,152,6826v-57,85,-152,197,,210c304,7049,925,6994,1062,6902v137,-92,-73,-275,-90,-420c955,6337,955,6179,958,6029v3,-150,32,-290,30,-450c986,5419,903,5193,943,5069v40,-124,137,-113,284,-233c1374,4716,1651,4401,1827,4349v176,-52,315,120,455,174c2422,4577,2570,4608,2667,4674v97,66,123,137,196,245c2936,5027,3066,5152,3107,5320v41,168,-4,442,,605c3111,6088,3161,6199,3133,6299v-28,100,-140,150,-195,225c2883,6599,2778,6694,2803,6749v25,55,150,150,285,105c3223,6809,3543,6601,3613,6479v70,-122,-97,-239,-105,-360c3500,5998,3565,5956,3567,5750v2,-206,18,-631,-45,-865c3459,4651,3261,4508,3192,4349v-69,-159,-95,-349,-85,-419c3117,3860,3205,3994,3252,3930v47,-64,90,-205,135,-385c3432,3365,3475,3029,3522,2851v47,-178,187,-216,150,-374c3635,2319,3404,2042,3297,1901,3190,1760,3122,1715,3027,1629v-95,-86,-206,-180,-300,-244c2633,1321,2536,1294,2462,1246v-74,-48,-150,-87,-180,-151c2252,1031,2268,944,2282,861v14,-83,68,-175,85,-265c2384,506,2396,409,2382,318,2368,227,2319,91,2282,48,2245,5,2240,69,2172,61xe" fillcolor="black [3213]">
                  <v:shadow on="t" type="perspective" opacity=".5" origin=".5,.5" offset="0,0" matrix=",56756f,,-.5"/>
                  <v:path arrowok="t" o:connecttype="custom" o:connectlocs="362,10;312,0;274,12;252,41;262,95;272,137;277,170;269,183;237,208;194,223;162,262;139,356;134,421;144,493;144,546;162,590;162,623;132,647;94,689;62,749;62,818;87,918;82,1042;25,1089;25,1123;177,1102;162,1035;160,962;165,890;157,809;204,772;304,694;380,722;444,746;477,785;518,849;518,946;522,1005;490,1041;467,1077;515,1094;602,1034;585,977;594,918;587,780;532,694;518,627;542,627;564,566;587,455;612,395;549,303;504,260;454,221;410,199;380,175;380,137;394,95;397,51;380,8;362,10" o:connectangles="0,0,0,0,0,0,0,0,0,0,0,0,0,0,0,0,0,0,0,0,0,0,0,0,0,0,0,0,0,0,0,0,0,0,0,0,0,0,0,0,0,0,0,0,0,0,0,0,0,0,0,0,0,0,0,0,0,0,0,0,0"/>
                </v:shape>
                <v:shape id="Freeform 49" o:spid="_x0000_s1032" style="position:absolute;left:3329;top:6453;width:67;height:241;flip:x;visibility:visible;mso-wrap-style:square;v-text-anchor:top" coordsize="400,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6uAMMA&#10;AADcAAAADwAAAGRycy9kb3ducmV2LnhtbERPS2sCMRC+F/ofwhR6q4ktFF2N4gPBgz3UB16HzZhd&#10;dzNZNqmu/fVNQfA2H99zxtPO1eJCbSg9a+j3FAji3JuSrYb9bvU2ABEissHaM2m4UYDp5PlpjJnx&#10;V/6myzZakUI4ZKihiLHJpAx5QQ5DzzfEiTv51mFMsLXStHhN4a6W70p9Soclp4YCG1oUlFfbH6fh&#10;d3mbf9gvu+Gl2p2rY3OYnaqV1q8v3WwEIlIXH+K7e23SfDWE/2fSBXL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6uAMMAAADcAAAADwAAAAAAAAAAAAAAAACYAgAAZHJzL2Rv&#10;d25yZXYueG1sUEsFBgAAAAAEAAQA9QAAAIgDAAAAAA==&#10;" path="m240,34c190,68,90,223,60,360v-30,137,10,359,,499c50,999,,1099,,1200v,101,27,222,60,266c93,1510,155,1482,195,1466v40,-16,75,-69,105,-98c330,1339,370,1341,375,1293v5,-48,-48,-139,-45,-211c333,1010,400,946,390,859,380,772,275,676,270,559,265,442,363,239,360,154,357,69,290,,240,34xe" fillcolor="white [3212]">
                  <v:shadow on="t" type="perspective" opacity=".5" origin=".5,.5" offset="0,0" matrix=",56756f,,-.5"/>
                  <v:path arrowok="t" o:connecttype="custom" o:connectlocs="40,5;10,57;10,137;0,192;10,234;33,234;50,218;63,206;55,173;65,137;45,89;60,25;40,5" o:connectangles="0,0,0,0,0,0,0,0,0,0,0,0,0"/>
                </v:shape>
                <v:shape id="Freeform 50" o:spid="_x0000_s1033" style="position:absolute;left:3034;top:6442;width:88;height:258;flip:x;visibility:visible;mso-wrap-style:square;v-text-anchor:top" coordsize="525,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v8sUA&#10;AADcAAAADwAAAGRycy9kb3ducmV2LnhtbESPQUvDQBCF74L/YRnBi9hNA60Suy1SKAQsQhPF65Ad&#10;k2B2Nuyuafz3nUPB2wzvzXvfbHazG9REIfaeDSwXGSjixtueWwMf9eHxGVRMyBYHz2TgjyLstrc3&#10;GyysP/OJpiq1SkI4FmigS2kstI5NRw7jwo/Eon374DDJGlptA54l3A06z7K1dtizNHQ40r6j5qf6&#10;dQbe8i8up4e2Lt+PeRWejqs8fq6Mub+bX19AJZrTv/l6XVrBXwq+PCMT6O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yxQAAANwAAAAPAAAAAAAAAAAAAAAAAJgCAABkcnMv&#10;ZG93bnJldi54bWxQSwUGAAAAAAQABAD1AAAAigMAAAAA&#10;" path="m37,c12,,13,54,7,142,1,230,,386,1,528,2,670,6,873,16,993v10,120,14,157,45,255c92,1346,152,1545,202,1580v50,35,110,-59,159,-122c410,1395,471,1325,496,1203v25,-122,20,-363,15,-480c506,606,525,595,466,498,407,401,228,225,157,142,86,59,62,,37,xe" fillcolor="white [3212]">
                  <v:shadow on="t" type="perspective" opacity=".5" origin=".5,.5" offset="0,0" matrix=",56756f,,-.5"/>
                  <v:path arrowok="t" o:connecttype="custom" o:connectlocs="6,0;1,23;0,84;3,159;10,199;34,252;61,233;83,192;86,116;78,80;26,23;6,0" o:connectangles="0,0,0,0,0,0,0,0,0,0,0,0"/>
                </v:shape>
              </v:group>
            </w:pict>
          </mc:Fallback>
        </mc:AlternateContent>
      </w:r>
      <w:r w:rsidRPr="00254A9D">
        <w:rPr>
          <w:b/>
          <w:i/>
          <w:noProof/>
          <w:color w:val="0070C0"/>
          <w:sz w:val="28"/>
          <w:szCs w:val="28"/>
          <w:lang w:bidi="ar-SA"/>
        </w:rPr>
        <w:t>Lifelong Learners</w:t>
      </w:r>
    </w:p>
    <w:p w:rsidR="005828C9" w:rsidRDefault="005828C9" w:rsidP="005828C9">
      <w:pPr>
        <w:pStyle w:val="ListParagraph"/>
        <w:numPr>
          <w:ilvl w:val="0"/>
          <w:numId w:val="3"/>
        </w:numPr>
        <w:ind w:left="284" w:hanging="284"/>
      </w:pPr>
      <w:r>
        <w:t>literate and numerate</w:t>
      </w:r>
    </w:p>
    <w:p w:rsidR="005828C9" w:rsidRDefault="005828C9" w:rsidP="005828C9">
      <w:pPr>
        <w:pStyle w:val="ListParagraph"/>
        <w:numPr>
          <w:ilvl w:val="0"/>
          <w:numId w:val="3"/>
        </w:numPr>
        <w:ind w:left="284" w:hanging="284"/>
      </w:pPr>
      <w:r>
        <w:t>critical and creative thinkers</w:t>
      </w:r>
    </w:p>
    <w:p w:rsidR="005828C9" w:rsidRDefault="005828C9" w:rsidP="005828C9">
      <w:pPr>
        <w:pStyle w:val="ListParagraph"/>
        <w:numPr>
          <w:ilvl w:val="0"/>
          <w:numId w:val="3"/>
        </w:numPr>
        <w:ind w:left="284" w:hanging="284"/>
      </w:pPr>
      <w:r>
        <w:rPr>
          <w:noProof/>
          <w:lang w:val="en-NZ" w:eastAsia="en-NZ" w:bidi="ar-SA"/>
        </w:rPr>
        <mc:AlternateContent>
          <mc:Choice Requires="wps">
            <w:drawing>
              <wp:anchor distT="0" distB="0" distL="114300" distR="114300" simplePos="0" relativeHeight="251654144" behindDoc="0" locked="0" layoutInCell="1" allowOverlap="1" wp14:anchorId="48985A88" wp14:editId="17D5DEDD">
                <wp:simplePos x="0" y="0"/>
                <wp:positionH relativeFrom="column">
                  <wp:posOffset>4260215</wp:posOffset>
                </wp:positionH>
                <wp:positionV relativeFrom="paragraph">
                  <wp:posOffset>151765</wp:posOffset>
                </wp:positionV>
                <wp:extent cx="1663065" cy="277495"/>
                <wp:effectExtent l="2540" t="0" r="1270" b="0"/>
                <wp:wrapNone/>
                <wp:docPr id="9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06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life-long</w:t>
                            </w:r>
                            <w:proofErr w:type="gramEnd"/>
                            <w:r w:rsidRPr="00B940C1">
                              <w:rPr>
                                <w:b/>
                                <w:i/>
                                <w:color w:val="4F81BD" w:themeColor="accent1"/>
                              </w:rPr>
                              <w:t xml:space="preserve"> learning)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8985A88" id="Text Box 58" o:spid="_x0000_s1034" type="#_x0000_t202" style="position:absolute;left:0;text-align:left;margin-left:335.45pt;margin-top:11.95pt;width:130.95pt;height:21.85pt;z-index:251654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" filled="f" stroked="f">
                <v:textbox style="mso-fit-shape-to-text:t">
                  <w:txbxContent>
                    <w:p w:rsidR="00947E46" w:rsidRPr="00B940C1" w:rsidRDefault="00947E46" w:rsidP="005828C9">
                      <w:pPr>
                        <w:jc w:val="right"/>
                        <w:rPr>
                          <w:b/>
                          <w:i/>
                          <w:color w:val="4F81BD" w:themeColor="accent1"/>
                        </w:rPr>
                      </w:pPr>
                      <w:r w:rsidRPr="00B940C1">
                        <w:rPr>
                          <w:b/>
                          <w:i/>
                          <w:color w:val="4F81BD" w:themeColor="accent1"/>
                        </w:rPr>
                        <w:t>(</w:t>
                      </w:r>
                      <w:proofErr w:type="gramStart"/>
                      <w:r w:rsidRPr="00B940C1">
                        <w:rPr>
                          <w:b/>
                          <w:i/>
                          <w:color w:val="4F81BD" w:themeColor="accent1"/>
                        </w:rPr>
                        <w:t>life-long</w:t>
                      </w:r>
                      <w:proofErr w:type="gramEnd"/>
                      <w:r w:rsidRPr="00B940C1">
                        <w:rPr>
                          <w:b/>
                          <w:i/>
                          <w:color w:val="4F81BD" w:themeColor="accent1"/>
                        </w:rPr>
                        <w:t xml:space="preserve"> learning)</w:t>
                      </w:r>
                    </w:p>
                  </w:txbxContent>
                </v:textbox>
              </v:shape>
            </w:pict>
          </mc:Fallback>
        </mc:AlternateContent>
      </w:r>
      <w:r>
        <w:t>active seekers, users and creators of knowledge</w:t>
      </w:r>
    </w:p>
    <w:p w:rsidR="005828C9" w:rsidRDefault="005828C9" w:rsidP="005828C9">
      <w:pPr>
        <w:pStyle w:val="ListParagraph"/>
        <w:numPr>
          <w:ilvl w:val="0"/>
          <w:numId w:val="3"/>
        </w:numPr>
        <w:ind w:left="284" w:hanging="284"/>
      </w:pPr>
      <w:r>
        <w:t>informed decision makers</w:t>
      </w:r>
    </w:p>
    <w:p w:rsidR="005828C9" w:rsidRPr="002C0C76" w:rsidRDefault="005828C9" w:rsidP="005828C9">
      <w:pPr>
        <w:rPr>
          <w:i/>
        </w:rPr>
      </w:pPr>
      <w:r>
        <w:rPr>
          <w:b/>
          <w:noProof/>
          <w:color w:val="0070C0"/>
          <w:sz w:val="28"/>
          <w:szCs w:val="28"/>
          <w:lang w:val="en-NZ" w:eastAsia="en-NZ" w:bidi="ar-SA"/>
        </w:rPr>
        <mc:AlternateContent>
          <mc:Choice Requires="wps">
            <w:drawing>
              <wp:anchor distT="0" distB="0" distL="114300" distR="114300" simplePos="0" relativeHeight="251663360" behindDoc="0" locked="0" layoutInCell="1" allowOverlap="1" wp14:anchorId="7464EEE6" wp14:editId="5F2DE847">
                <wp:simplePos x="0" y="0"/>
                <wp:positionH relativeFrom="column">
                  <wp:posOffset>-26035</wp:posOffset>
                </wp:positionH>
                <wp:positionV relativeFrom="paragraph">
                  <wp:posOffset>103505</wp:posOffset>
                </wp:positionV>
                <wp:extent cx="5855335" cy="0"/>
                <wp:effectExtent l="12065" t="17780" r="9525" b="10795"/>
                <wp:wrapNone/>
                <wp:docPr id="63"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5335" cy="0"/>
                        </a:xfrm>
                        <a:prstGeom prst="straightConnector1">
                          <a:avLst/>
                        </a:prstGeom>
                        <a:noFill/>
                        <a:ln w="19050">
                          <a:solidFill>
                            <a:schemeClr val="accent1">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60DB85" id="AutoShape 63" o:spid="_x0000_s1026" type="#_x0000_t32" style="position:absolute;margin-left:-2.05pt;margin-top:8.15pt;width:461.0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" strokecolor="#b8cce4 [1300]" strokeweight="1.5pt"/>
            </w:pict>
          </mc:Fallback>
        </mc:AlternateContent>
      </w:r>
    </w:p>
    <w:p w:rsidR="005828C9" w:rsidRDefault="005828C9" w:rsidP="005828C9">
      <w:pPr>
        <w:rPr>
          <w:sz w:val="18"/>
        </w:rPr>
      </w:pPr>
      <w:r w:rsidRPr="00A6386F">
        <w:rPr>
          <w:sz w:val="18"/>
        </w:rPr>
        <w:t>(</w:t>
      </w:r>
      <w:proofErr w:type="gramStart"/>
      <w:r w:rsidRPr="00A6386F">
        <w:rPr>
          <w:sz w:val="18"/>
        </w:rPr>
        <w:t>adapted</w:t>
      </w:r>
      <w:proofErr w:type="gramEnd"/>
      <w:r w:rsidRPr="00A6386F">
        <w:rPr>
          <w:sz w:val="18"/>
        </w:rPr>
        <w:t xml:space="preserve">, in part, from </w:t>
      </w:r>
      <w:r w:rsidRPr="00B46560">
        <w:rPr>
          <w:i/>
          <w:sz w:val="18"/>
        </w:rPr>
        <w:t>The New Zealand Curriculum</w:t>
      </w:r>
      <w:r>
        <w:rPr>
          <w:sz w:val="18"/>
        </w:rPr>
        <w:t>, 2007)</w:t>
      </w:r>
    </w:p>
    <w:p w:rsidR="005828C9" w:rsidRDefault="005828C9" w:rsidP="005828C9">
      <w:pPr>
        <w:rPr>
          <w:b/>
          <w:color w:val="0070C0"/>
          <w:sz w:val="28"/>
          <w:szCs w:val="28"/>
        </w:rPr>
      </w:pPr>
    </w:p>
    <w:p w:rsidR="005828C9" w:rsidRDefault="005828C9" w:rsidP="005828C9">
      <w:pPr>
        <w:spacing w:after="240"/>
        <w:jc w:val="both"/>
        <w:rPr>
          <w:b/>
          <w:color w:val="0070C0"/>
          <w:sz w:val="36"/>
          <w:szCs w:val="36"/>
        </w:rPr>
      </w:pPr>
      <w:r>
        <w:rPr>
          <w:b/>
          <w:noProof/>
          <w:color w:val="0070C0"/>
          <w:sz w:val="28"/>
          <w:szCs w:val="28"/>
          <w:lang w:val="en-NZ" w:eastAsia="en-NZ" w:bidi="ar-SA"/>
        </w:rPr>
        <w:drawing>
          <wp:anchor distT="0" distB="0" distL="114300" distR="114300" simplePos="0" relativeHeight="251671552" behindDoc="0" locked="0" layoutInCell="1" allowOverlap="1" wp14:anchorId="696CB54B" wp14:editId="0A73DED5">
            <wp:simplePos x="0" y="0"/>
            <wp:positionH relativeFrom="column">
              <wp:posOffset>402798</wp:posOffset>
            </wp:positionH>
            <wp:positionV relativeFrom="paragraph">
              <wp:posOffset>241935</wp:posOffset>
            </wp:positionV>
            <wp:extent cx="5029200" cy="2038350"/>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a_fron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29200" cy="2038350"/>
                    </a:xfrm>
                    <a:prstGeom prst="rect">
                      <a:avLst/>
                    </a:prstGeom>
                  </pic:spPr>
                </pic:pic>
              </a:graphicData>
            </a:graphic>
            <wp14:sizeRelH relativeFrom="margin">
              <wp14:pctWidth>0</wp14:pctWidth>
            </wp14:sizeRelH>
            <wp14:sizeRelV relativeFrom="margin">
              <wp14:pctHeight>0</wp14:pctHeight>
            </wp14:sizeRelV>
          </wp:anchor>
        </w:drawing>
      </w:r>
    </w:p>
    <w:p w:rsidR="005828C9" w:rsidRDefault="005828C9" w:rsidP="005828C9">
      <w:pPr>
        <w:spacing w:after="240"/>
        <w:jc w:val="both"/>
        <w:rPr>
          <w:b/>
          <w:color w:val="0070C0"/>
          <w:sz w:val="36"/>
          <w:szCs w:val="36"/>
        </w:rPr>
      </w:pPr>
    </w:p>
    <w:p w:rsidR="005828C9" w:rsidRDefault="005828C9" w:rsidP="005828C9"/>
    <w:p w:rsidR="005828C9" w:rsidRDefault="005828C9" w:rsidP="005828C9">
      <w:pPr>
        <w:spacing w:after="240"/>
        <w:jc w:val="both"/>
        <w:rPr>
          <w:b/>
          <w:color w:val="0070C0"/>
          <w:sz w:val="36"/>
          <w:szCs w:val="36"/>
        </w:rPr>
      </w:pPr>
    </w:p>
    <w:p w:rsidR="005828C9" w:rsidRDefault="005828C9" w:rsidP="005828C9">
      <w:pPr>
        <w:spacing w:after="240"/>
        <w:jc w:val="both"/>
        <w:rPr>
          <w:b/>
          <w:color w:val="0070C0"/>
          <w:sz w:val="36"/>
          <w:szCs w:val="36"/>
        </w:rPr>
      </w:pPr>
    </w:p>
    <w:p w:rsidR="005828C9" w:rsidRDefault="005828C9" w:rsidP="005828C9">
      <w:pPr>
        <w:spacing w:after="240"/>
        <w:jc w:val="both"/>
        <w:rPr>
          <w:b/>
          <w:color w:val="0070C0"/>
          <w:sz w:val="36"/>
          <w:szCs w:val="36"/>
        </w:rPr>
      </w:pPr>
    </w:p>
    <w:p w:rsidR="005828C9" w:rsidRPr="00351E12" w:rsidRDefault="005828C9" w:rsidP="005828C9">
      <w:pPr>
        <w:spacing w:after="240"/>
        <w:jc w:val="both"/>
        <w:rPr>
          <w:b/>
          <w:color w:val="0070C0"/>
          <w:sz w:val="36"/>
          <w:szCs w:val="36"/>
        </w:rPr>
      </w:pPr>
      <w:r>
        <w:rPr>
          <w:b/>
          <w:color w:val="0070C0"/>
          <w:sz w:val="36"/>
          <w:szCs w:val="36"/>
        </w:rPr>
        <w:t>SCHOOL EXPECTATIONS</w:t>
      </w:r>
    </w:p>
    <w:p w:rsidR="005828C9" w:rsidRPr="00B66330" w:rsidRDefault="005828C9" w:rsidP="005828C9">
      <w:pPr>
        <w:spacing w:after="120"/>
        <w:rPr>
          <w:i/>
          <w:sz w:val="32"/>
          <w:szCs w:val="32"/>
        </w:rPr>
      </w:pPr>
      <w:r w:rsidRPr="00B66330">
        <w:rPr>
          <w:i/>
          <w:sz w:val="32"/>
          <w:szCs w:val="32"/>
        </w:rPr>
        <w:t>Students and staff:</w:t>
      </w:r>
    </w:p>
    <w:p w:rsidR="005828C9" w:rsidRPr="00B66330" w:rsidRDefault="005828C9" w:rsidP="005828C9">
      <w:pPr>
        <w:spacing w:after="120"/>
        <w:rPr>
          <w:sz w:val="32"/>
          <w:szCs w:val="32"/>
        </w:rPr>
        <w:sectPr w:rsidR="005828C9" w:rsidRPr="00B66330" w:rsidSect="00193F12">
          <w:pgSz w:w="11906" w:h="16838"/>
          <w:pgMar w:top="1170" w:right="1440" w:bottom="1260" w:left="1440" w:header="708" w:footer="708" w:gutter="0"/>
          <w:cols w:space="708"/>
          <w:docGrid w:linePitch="360"/>
        </w:sectPr>
      </w:pPr>
    </w:p>
    <w:p w:rsidR="005828C9" w:rsidRDefault="005828C9" w:rsidP="005828C9">
      <w:pPr>
        <w:pStyle w:val="ListParagraph"/>
        <w:numPr>
          <w:ilvl w:val="0"/>
          <w:numId w:val="3"/>
        </w:numPr>
        <w:ind w:left="284" w:hanging="284"/>
      </w:pPr>
      <w:r>
        <w:t>Put learning first</w:t>
      </w:r>
    </w:p>
    <w:p w:rsidR="005828C9" w:rsidRDefault="005828C9" w:rsidP="005828C9">
      <w:pPr>
        <w:pStyle w:val="ListParagraph"/>
        <w:numPr>
          <w:ilvl w:val="0"/>
          <w:numId w:val="3"/>
        </w:numPr>
        <w:ind w:left="284" w:hanging="284"/>
      </w:pPr>
      <w:r>
        <w:t>Be willing to have a go</w:t>
      </w:r>
    </w:p>
    <w:p w:rsidR="005828C9" w:rsidRDefault="005828C9" w:rsidP="005828C9">
      <w:pPr>
        <w:pStyle w:val="ListParagraph"/>
        <w:numPr>
          <w:ilvl w:val="0"/>
          <w:numId w:val="3"/>
        </w:numPr>
        <w:ind w:left="284" w:hanging="284"/>
      </w:pPr>
      <w:r>
        <w:t xml:space="preserve">Be the best we can be </w:t>
      </w:r>
    </w:p>
    <w:p w:rsidR="005828C9" w:rsidRDefault="005828C9" w:rsidP="005828C9">
      <w:pPr>
        <w:pStyle w:val="ListParagraph"/>
        <w:numPr>
          <w:ilvl w:val="0"/>
          <w:numId w:val="3"/>
        </w:numPr>
        <w:ind w:left="284" w:hanging="284"/>
      </w:pPr>
      <w:r>
        <w:t>Enjoy ourselves</w:t>
      </w:r>
      <w:r w:rsidRPr="00D743C5">
        <w:t xml:space="preserve"> by getting involved</w:t>
      </w:r>
    </w:p>
    <w:p w:rsidR="005828C9" w:rsidRPr="00845980" w:rsidRDefault="005828C9" w:rsidP="005828C9">
      <w:pPr>
        <w:pStyle w:val="ListParagraph"/>
        <w:numPr>
          <w:ilvl w:val="0"/>
          <w:numId w:val="3"/>
        </w:numPr>
        <w:ind w:left="284" w:hanging="284"/>
      </w:pPr>
      <w:r w:rsidRPr="00845980">
        <w:t>Respect</w:t>
      </w:r>
      <w:r>
        <w:t xml:space="preserve"> and care</w:t>
      </w:r>
      <w:r w:rsidRPr="00845980">
        <w:t xml:space="preserve"> for </w:t>
      </w:r>
      <w:r>
        <w:t xml:space="preserve">others, ourselves and the environment </w:t>
      </w:r>
    </w:p>
    <w:p w:rsidR="005828C9" w:rsidRDefault="005828C9" w:rsidP="005828C9">
      <w:pPr>
        <w:pStyle w:val="ListParagraph"/>
        <w:numPr>
          <w:ilvl w:val="0"/>
          <w:numId w:val="3"/>
        </w:numPr>
        <w:ind w:left="284" w:hanging="284"/>
      </w:pPr>
      <w:r>
        <w:t>Make school a safe place</w:t>
      </w:r>
    </w:p>
    <w:p w:rsidR="005828C9" w:rsidRDefault="005828C9" w:rsidP="005828C9">
      <w:pPr>
        <w:pStyle w:val="ListParagraph"/>
        <w:numPr>
          <w:ilvl w:val="0"/>
          <w:numId w:val="3"/>
        </w:numPr>
        <w:ind w:left="284" w:hanging="284"/>
      </w:pPr>
      <w:r>
        <w:t>Create a school we can be proud of</w:t>
      </w:r>
    </w:p>
    <w:p w:rsidR="005828C9" w:rsidRDefault="005828C9" w:rsidP="005828C9">
      <w:pPr>
        <w:sectPr w:rsidR="005828C9" w:rsidSect="00193F12">
          <w:type w:val="continuous"/>
          <w:pgSz w:w="11906" w:h="16838"/>
          <w:pgMar w:top="1170" w:right="1440" w:bottom="1260" w:left="1440" w:header="708" w:footer="708" w:gutter="0"/>
          <w:cols w:num="2" w:space="708"/>
          <w:docGrid w:linePitch="360"/>
        </w:sectPr>
      </w:pPr>
    </w:p>
    <w:p w:rsidR="005828C9" w:rsidRPr="00C20AAC" w:rsidRDefault="005828C9" w:rsidP="005828C9">
      <w:pPr>
        <w:rPr>
          <w:sz w:val="10"/>
        </w:rPr>
      </w:pPr>
    </w:p>
    <w:p w:rsidR="005828C9" w:rsidRPr="00C20AAC" w:rsidRDefault="005828C9" w:rsidP="005828C9">
      <w:pPr>
        <w:rPr>
          <w:sz w:val="10"/>
        </w:rPr>
      </w:pPr>
    </w:p>
    <w:p w:rsidR="005828C9" w:rsidRDefault="005828C9" w:rsidP="005828C9">
      <w:pPr>
        <w:spacing w:after="240"/>
        <w:jc w:val="both"/>
        <w:rPr>
          <w:b/>
          <w:color w:val="0070C0"/>
          <w:sz w:val="36"/>
          <w:szCs w:val="36"/>
        </w:rPr>
      </w:pPr>
    </w:p>
    <w:p w:rsidR="005828C9" w:rsidRPr="00351E12" w:rsidRDefault="005828C9" w:rsidP="005828C9">
      <w:pPr>
        <w:spacing w:after="240"/>
        <w:jc w:val="both"/>
        <w:rPr>
          <w:b/>
          <w:color w:val="0070C0"/>
          <w:sz w:val="36"/>
          <w:szCs w:val="36"/>
        </w:rPr>
      </w:pPr>
      <w:r w:rsidRPr="00351E12">
        <w:rPr>
          <w:b/>
          <w:color w:val="0070C0"/>
          <w:sz w:val="36"/>
          <w:szCs w:val="36"/>
        </w:rPr>
        <w:t>CURRICULUM &amp; LEARNING</w:t>
      </w:r>
    </w:p>
    <w:p w:rsidR="005828C9" w:rsidRDefault="005828C9" w:rsidP="005828C9">
      <w:pPr>
        <w:spacing w:after="120"/>
        <w:jc w:val="both"/>
      </w:pPr>
      <w:proofErr w:type="spellStart"/>
      <w:r>
        <w:t>Putaruru</w:t>
      </w:r>
      <w:proofErr w:type="spellEnd"/>
      <w:r>
        <w:t xml:space="preserve"> College offers a broad, balanced curriculum to ensure that we cater for the diverse</w:t>
      </w:r>
      <w:r>
        <w:br/>
        <w:t xml:space="preserve">needs of our students. Our Curriculum is designed to be </w:t>
      </w:r>
      <w:r w:rsidRPr="0037164E">
        <w:rPr>
          <w:b/>
        </w:rPr>
        <w:t>student-centered</w:t>
      </w:r>
      <w:r>
        <w:t xml:space="preserve"> and </w:t>
      </w:r>
      <w:r w:rsidRPr="0037164E">
        <w:rPr>
          <w:b/>
        </w:rPr>
        <w:t>learning-focused</w:t>
      </w:r>
      <w:r>
        <w:t>. From Year 7 through to Year 13, students are exposed to a range of core and optional subjects, leading to National Certificates in Educational Achievement (Levels 1-3), as well as a number of other certificates on the NZQA Framework.</w:t>
      </w:r>
    </w:p>
    <w:p w:rsidR="005828C9" w:rsidRPr="00C20AAC" w:rsidRDefault="005828C9" w:rsidP="005828C9">
      <w:pPr>
        <w:rPr>
          <w:sz w:val="18"/>
        </w:rPr>
      </w:pPr>
    </w:p>
    <w:p w:rsidR="005828C9" w:rsidRDefault="005828C9" w:rsidP="005828C9">
      <w:pPr>
        <w:rPr>
          <w:b/>
        </w:rPr>
      </w:pPr>
    </w:p>
    <w:p w:rsidR="005828C9" w:rsidRDefault="005828C9" w:rsidP="005828C9">
      <w:pPr>
        <w:rPr>
          <w:b/>
        </w:rPr>
      </w:pPr>
    </w:p>
    <w:p w:rsidR="005828C9" w:rsidRDefault="005828C9" w:rsidP="005828C9">
      <w:pPr>
        <w:rPr>
          <w:b/>
        </w:rPr>
        <w:sectPr w:rsidR="005828C9" w:rsidSect="00193F12">
          <w:type w:val="continuous"/>
          <w:pgSz w:w="11906" w:h="16838"/>
          <w:pgMar w:top="1170" w:right="1440" w:bottom="1260" w:left="1440" w:header="708" w:footer="708" w:gutter="0"/>
          <w:cols w:space="708"/>
          <w:docGrid w:linePitch="360"/>
        </w:sectPr>
      </w:pPr>
    </w:p>
    <w:p w:rsidR="005828C9" w:rsidRPr="00B25267" w:rsidRDefault="005828C9" w:rsidP="005828C9">
      <w:pPr>
        <w:spacing w:after="120"/>
        <w:rPr>
          <w:b/>
          <w:color w:val="0070C0"/>
          <w:sz w:val="36"/>
          <w:szCs w:val="36"/>
        </w:rPr>
      </w:pPr>
      <w:r w:rsidRPr="00B25267">
        <w:rPr>
          <w:b/>
          <w:color w:val="0070C0"/>
          <w:sz w:val="36"/>
          <w:szCs w:val="36"/>
        </w:rPr>
        <w:t>Junior School</w:t>
      </w:r>
    </w:p>
    <w:p w:rsidR="005828C9" w:rsidRDefault="00193F12" w:rsidP="005828C9">
      <w:pPr>
        <w:spacing w:after="120"/>
      </w:pPr>
      <w:r>
        <w:rPr>
          <w:noProof/>
          <w:lang w:val="en-NZ" w:eastAsia="en-NZ" w:bidi="ar-SA"/>
        </w:rPr>
        <w:drawing>
          <wp:anchor distT="0" distB="0" distL="114300" distR="114300" simplePos="0" relativeHeight="251635712" behindDoc="0" locked="0" layoutInCell="1" allowOverlap="1" wp14:anchorId="0B29ED94" wp14:editId="628BEEC7">
            <wp:simplePos x="0" y="0"/>
            <wp:positionH relativeFrom="column">
              <wp:posOffset>526415</wp:posOffset>
            </wp:positionH>
            <wp:positionV relativeFrom="paragraph">
              <wp:posOffset>1912620</wp:posOffset>
            </wp:positionV>
            <wp:extent cx="1362710" cy="2044065"/>
            <wp:effectExtent l="152400" t="152400" r="370840" b="356235"/>
            <wp:wrapSquare wrapText="bothSides"/>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ROSPECTUS 2012\Photos\DSC08237.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362710" cy="204406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28C9">
        <w:t xml:space="preserve">Students </w:t>
      </w:r>
      <w:r w:rsidR="005828C9" w:rsidRPr="00210E85">
        <w:t xml:space="preserve">in Years 7, 8 and 9 cover all areas of the curriculum – in a modular </w:t>
      </w:r>
      <w:proofErr w:type="spellStart"/>
      <w:r w:rsidR="005828C9" w:rsidRPr="00210E85">
        <w:t>programme</w:t>
      </w:r>
      <w:proofErr w:type="spellEnd"/>
      <w:r w:rsidR="005828C9" w:rsidRPr="00210E85">
        <w:t xml:space="preserve">.  Years 7 and 8 are in home rooms, where they enjoy an integrated curricular </w:t>
      </w:r>
      <w:r w:rsidR="005828C9">
        <w:t>environment.  In Year 9 and 10 students are offered more choice and are grouped in their form classes for core subjects of English, Mathematics, Science, Social Studies and PE/Health.</w:t>
      </w:r>
      <w:r w:rsidR="005828C9">
        <w:br/>
      </w:r>
      <w:r w:rsidR="005828C9">
        <w:br w:type="column"/>
      </w:r>
      <w:r w:rsidR="005828C9">
        <w:rPr>
          <w:b/>
          <w:noProof/>
          <w:color w:val="0070C0"/>
          <w:sz w:val="36"/>
          <w:szCs w:val="36"/>
          <w:lang w:val="en-NZ" w:eastAsia="en-NZ" w:bidi="ar-SA"/>
        </w:rPr>
        <w:drawing>
          <wp:inline distT="0" distB="0" distL="0" distR="0" wp14:anchorId="2D5421FC" wp14:editId="0FA88449">
            <wp:extent cx="2841502" cy="11142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62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1502" cy="1114225"/>
                    </a:xfrm>
                    <a:prstGeom prst="rect">
                      <a:avLst/>
                    </a:prstGeom>
                  </pic:spPr>
                </pic:pic>
              </a:graphicData>
            </a:graphic>
          </wp:inline>
        </w:drawing>
      </w:r>
    </w:p>
    <w:p w:rsidR="005828C9" w:rsidRDefault="005828C9" w:rsidP="005828C9">
      <w:pPr>
        <w:spacing w:after="120"/>
        <w:rPr>
          <w:b/>
          <w:color w:val="0070C0"/>
          <w:sz w:val="36"/>
          <w:szCs w:val="36"/>
        </w:rPr>
      </w:pPr>
    </w:p>
    <w:p w:rsidR="005828C9" w:rsidRDefault="005828C9" w:rsidP="005828C9">
      <w:pPr>
        <w:spacing w:after="120"/>
        <w:rPr>
          <w:b/>
          <w:color w:val="0070C0"/>
          <w:sz w:val="36"/>
          <w:szCs w:val="36"/>
        </w:rPr>
      </w:pPr>
    </w:p>
    <w:p w:rsidR="00F15E9E" w:rsidRDefault="00F15E9E" w:rsidP="005828C9">
      <w:pPr>
        <w:spacing w:after="120"/>
        <w:rPr>
          <w:b/>
          <w:color w:val="0070C0"/>
          <w:sz w:val="36"/>
          <w:szCs w:val="36"/>
        </w:rPr>
      </w:pPr>
    </w:p>
    <w:p w:rsidR="005828C9" w:rsidRPr="00B25267" w:rsidRDefault="005828C9" w:rsidP="005828C9">
      <w:pPr>
        <w:spacing w:after="120"/>
        <w:rPr>
          <w:b/>
          <w:color w:val="0070C0"/>
          <w:sz w:val="36"/>
          <w:szCs w:val="36"/>
        </w:rPr>
      </w:pPr>
      <w:r w:rsidRPr="00B25267">
        <w:rPr>
          <w:b/>
          <w:color w:val="0070C0"/>
          <w:sz w:val="36"/>
          <w:szCs w:val="36"/>
        </w:rPr>
        <w:t>Senior School</w:t>
      </w:r>
    </w:p>
    <w:p w:rsidR="005828C9" w:rsidRDefault="005828C9" w:rsidP="005828C9">
      <w:r>
        <w:t xml:space="preserve">Students </w:t>
      </w:r>
      <w:r w:rsidRPr="00210E85">
        <w:t>in Years 11 to 13 are offered a wide selection of subjects as they begin to specialize in their strengths and interests.   In Year 11, students are required to take English, Science, Mathematics and Social Sciences, and choose 2 additional options.  In Years 12 and 13, students have more choice about their options, as they ar</w:t>
      </w:r>
      <w:r>
        <w:t xml:space="preserve">e guided into career pathways. </w:t>
      </w:r>
    </w:p>
    <w:p w:rsidR="005828C9" w:rsidRDefault="005828C9" w:rsidP="005828C9">
      <w:pPr>
        <w:sectPr w:rsidR="005828C9" w:rsidSect="00193F12">
          <w:type w:val="continuous"/>
          <w:pgSz w:w="11906" w:h="16838"/>
          <w:pgMar w:top="1170" w:right="1440" w:bottom="1260" w:left="1440" w:header="708" w:footer="708" w:gutter="0"/>
          <w:cols w:num="2" w:space="708"/>
          <w:docGrid w:linePitch="360"/>
        </w:sectPr>
      </w:pPr>
    </w:p>
    <w:p w:rsidR="005828C9" w:rsidRDefault="00223D69" w:rsidP="005828C9">
      <w:pPr>
        <w:tabs>
          <w:tab w:val="left" w:pos="2115"/>
        </w:tabs>
      </w:pPr>
      <w:r>
        <w:rPr>
          <w:noProof/>
          <w:lang w:val="en-NZ" w:eastAsia="en-NZ" w:bidi="ar-SA"/>
        </w:rPr>
        <mc:AlternateContent>
          <mc:Choice Requires="wps">
            <w:drawing>
              <wp:anchor distT="0" distB="0" distL="114300" distR="114300" simplePos="0" relativeHeight="251637760" behindDoc="0" locked="0" layoutInCell="1" allowOverlap="1" wp14:anchorId="75401E59" wp14:editId="37D92036">
                <wp:simplePos x="0" y="0"/>
                <wp:positionH relativeFrom="column">
                  <wp:posOffset>0</wp:posOffset>
                </wp:positionH>
                <wp:positionV relativeFrom="paragraph">
                  <wp:posOffset>207645</wp:posOffset>
                </wp:positionV>
                <wp:extent cx="2476500" cy="440055"/>
                <wp:effectExtent l="0" t="0" r="19050" b="17145"/>
                <wp:wrapNone/>
                <wp:docPr id="13" name="Text Box 13"/>
                <wp:cNvGraphicFramePr/>
                <a:graphic xmlns:a="http://schemas.openxmlformats.org/drawingml/2006/main">
                  <a:graphicData uri="http://schemas.microsoft.com/office/word/2010/wordprocessingShape">
                    <wps:wsp>
                      <wps:cNvSpPr txBox="1"/>
                      <wps:spPr>
                        <a:xfrm>
                          <a:off x="0" y="0"/>
                          <a:ext cx="2476500" cy="4400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47E46" w:rsidRPr="00223D69" w:rsidRDefault="00947E46" w:rsidP="005828C9">
                            <w:pPr>
                              <w:jc w:val="center"/>
                              <w:rPr>
                                <w:b/>
                                <w:i/>
                                <w:sz w:val="20"/>
                                <w:szCs w:val="20"/>
                              </w:rPr>
                            </w:pPr>
                            <w:r>
                              <w:rPr>
                                <w:b/>
                                <w:i/>
                                <w:sz w:val="20"/>
                                <w:szCs w:val="20"/>
                              </w:rPr>
                              <w:t>Head Boy and Girl 2018</w:t>
                            </w:r>
                          </w:p>
                          <w:p w:rsidR="00947E46" w:rsidRPr="00223D69" w:rsidRDefault="00947E46" w:rsidP="005828C9">
                            <w:pPr>
                              <w:jc w:val="center"/>
                              <w:rPr>
                                <w:i/>
                                <w:sz w:val="20"/>
                                <w:szCs w:val="20"/>
                              </w:rPr>
                            </w:pPr>
                            <w:r>
                              <w:rPr>
                                <w:i/>
                                <w:sz w:val="20"/>
                                <w:szCs w:val="20"/>
                              </w:rPr>
                              <w:t xml:space="preserve">Tom Burgoyne-Smith &amp; Sophie </w:t>
                            </w:r>
                            <w:proofErr w:type="spellStart"/>
                            <w:r>
                              <w:rPr>
                                <w:i/>
                                <w:sz w:val="20"/>
                                <w:szCs w:val="20"/>
                              </w:rPr>
                              <w:t>Meszaros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01E59" id="Text Box 13" o:spid="_x0000_s1035" type="#_x0000_t202" style="position:absolute;margin-left:0;margin-top:16.35pt;width:195pt;height:34.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" fillcolor="white [3201]" strokeweight=".5pt">
                <v:textbox>
                  <w:txbxContent>
                    <w:p w:rsidR="00947E46" w:rsidRPr="00223D69" w:rsidRDefault="00947E46" w:rsidP="005828C9">
                      <w:pPr>
                        <w:jc w:val="center"/>
                        <w:rPr>
                          <w:b/>
                          <w:i/>
                          <w:sz w:val="20"/>
                          <w:szCs w:val="20"/>
                        </w:rPr>
                      </w:pPr>
                      <w:r>
                        <w:rPr>
                          <w:b/>
                          <w:i/>
                          <w:sz w:val="20"/>
                          <w:szCs w:val="20"/>
                        </w:rPr>
                        <w:t>Head Boy and Girl 2018</w:t>
                      </w:r>
                    </w:p>
                    <w:p w:rsidR="00947E46" w:rsidRPr="00223D69" w:rsidRDefault="00947E46" w:rsidP="005828C9">
                      <w:pPr>
                        <w:jc w:val="center"/>
                        <w:rPr>
                          <w:i/>
                          <w:sz w:val="20"/>
                          <w:szCs w:val="20"/>
                        </w:rPr>
                      </w:pPr>
                      <w:r>
                        <w:rPr>
                          <w:i/>
                          <w:sz w:val="20"/>
                          <w:szCs w:val="20"/>
                        </w:rPr>
                        <w:t xml:space="preserve">Tom Burgoyne-Smith &amp; Sophie </w:t>
                      </w:r>
                      <w:proofErr w:type="spellStart"/>
                      <w:r>
                        <w:rPr>
                          <w:i/>
                          <w:sz w:val="20"/>
                          <w:szCs w:val="20"/>
                        </w:rPr>
                        <w:t>Meszaros</w:t>
                      </w:r>
                      <w:proofErr w:type="spellEnd"/>
                    </w:p>
                  </w:txbxContent>
                </v:textbox>
              </v:shape>
            </w:pict>
          </mc:Fallback>
        </mc:AlternateContent>
      </w:r>
    </w:p>
    <w:p w:rsidR="005828C9" w:rsidRDefault="005828C9" w:rsidP="005828C9">
      <w:pPr>
        <w:tabs>
          <w:tab w:val="left" w:pos="2115"/>
        </w:tabs>
        <w:sectPr w:rsidR="005828C9" w:rsidSect="00193F12">
          <w:type w:val="continuous"/>
          <w:pgSz w:w="11906" w:h="16838"/>
          <w:pgMar w:top="1170" w:right="1440" w:bottom="1260" w:left="1440" w:header="708" w:footer="708" w:gutter="0"/>
          <w:cols w:num="2" w:space="708"/>
          <w:docGrid w:linePitch="360"/>
        </w:sectPr>
      </w:pPr>
    </w:p>
    <w:tbl>
      <w:tblPr>
        <w:tblStyle w:val="TableGrid"/>
        <w:tblpPr w:leftFromText="180" w:rightFromText="180" w:vertAnchor="text" w:horzAnchor="margin" w:tblpY="635"/>
        <w:tblW w:w="10881" w:type="dxa"/>
        <w:tblBorders>
          <w:top w:val="single" w:sz="18" w:space="0" w:color="95B3D7" w:themeColor="accent1" w:themeTint="99"/>
          <w:left w:val="single" w:sz="18" w:space="0" w:color="95B3D7" w:themeColor="accent1" w:themeTint="99"/>
          <w:bottom w:val="single" w:sz="18" w:space="0" w:color="95B3D7" w:themeColor="accent1" w:themeTint="99"/>
          <w:right w:val="single" w:sz="18" w:space="0" w:color="95B3D7" w:themeColor="accent1" w:themeTint="99"/>
          <w:insideH w:val="single" w:sz="18" w:space="0" w:color="95B3D7" w:themeColor="accent1" w:themeTint="99"/>
          <w:insideV w:val="single" w:sz="18" w:space="0" w:color="95B3D7" w:themeColor="accent1" w:themeTint="99"/>
        </w:tblBorders>
        <w:tblLayout w:type="fixed"/>
        <w:tblLook w:val="04A0" w:firstRow="1" w:lastRow="0" w:firstColumn="1" w:lastColumn="0" w:noHBand="0" w:noVBand="1"/>
      </w:tblPr>
      <w:tblGrid>
        <w:gridCol w:w="1100"/>
        <w:gridCol w:w="1451"/>
        <w:gridCol w:w="1451"/>
        <w:gridCol w:w="1379"/>
        <w:gridCol w:w="1673"/>
        <w:gridCol w:w="2126"/>
        <w:gridCol w:w="1701"/>
      </w:tblGrid>
      <w:tr w:rsidR="005828C9" w:rsidTr="00193F12">
        <w:trPr>
          <w:cantSplit/>
          <w:trHeight w:val="1294"/>
        </w:trPr>
        <w:tc>
          <w:tcPr>
            <w:tcW w:w="1100"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DEPT</w:t>
            </w:r>
            <w:r>
              <w:rPr>
                <w:b/>
                <w:color w:val="FFFFFF" w:themeColor="background1"/>
                <w:sz w:val="24"/>
              </w:rPr>
              <w:t>.</w:t>
            </w:r>
          </w:p>
        </w:tc>
        <w:tc>
          <w:tcPr>
            <w:tcW w:w="1451"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7 &amp; 8</w:t>
            </w:r>
          </w:p>
        </w:tc>
        <w:tc>
          <w:tcPr>
            <w:tcW w:w="1451"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9</w:t>
            </w:r>
          </w:p>
        </w:tc>
        <w:tc>
          <w:tcPr>
            <w:tcW w:w="1379"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10</w:t>
            </w:r>
          </w:p>
        </w:tc>
        <w:tc>
          <w:tcPr>
            <w:tcW w:w="1673"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11</w:t>
            </w:r>
          </w:p>
        </w:tc>
        <w:tc>
          <w:tcPr>
            <w:tcW w:w="2126"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12</w:t>
            </w:r>
          </w:p>
        </w:tc>
        <w:tc>
          <w:tcPr>
            <w:tcW w:w="1701" w:type="dxa"/>
            <w:shd w:val="clear" w:color="auto" w:fill="31849B" w:themeFill="accent5" w:themeFillShade="BF"/>
            <w:textDirection w:val="btLr"/>
            <w:vAlign w:val="center"/>
          </w:tcPr>
          <w:p w:rsidR="005828C9" w:rsidRPr="00237C85" w:rsidRDefault="005828C9" w:rsidP="00193F12">
            <w:pPr>
              <w:ind w:left="113" w:right="113"/>
              <w:jc w:val="center"/>
              <w:rPr>
                <w:b/>
                <w:color w:val="FFFFFF" w:themeColor="background1"/>
                <w:sz w:val="24"/>
              </w:rPr>
            </w:pPr>
            <w:r w:rsidRPr="00237C85">
              <w:rPr>
                <w:b/>
                <w:color w:val="FFFFFF" w:themeColor="background1"/>
                <w:sz w:val="24"/>
              </w:rPr>
              <w:t>YEAR 13</w:t>
            </w:r>
          </w:p>
        </w:tc>
      </w:tr>
      <w:tr w:rsidR="005828C9" w:rsidTr="00193F12">
        <w:trPr>
          <w:cantSplit/>
          <w:trHeight w:val="1296"/>
        </w:trPr>
        <w:tc>
          <w:tcPr>
            <w:tcW w:w="1100" w:type="dxa"/>
            <w:textDirection w:val="btLr"/>
          </w:tcPr>
          <w:p w:rsidR="005828C9" w:rsidRPr="009904B7" w:rsidRDefault="005828C9" w:rsidP="00193F12">
            <w:pPr>
              <w:ind w:left="113" w:right="113"/>
              <w:jc w:val="center"/>
              <w:rPr>
                <w:b/>
                <w:sz w:val="20"/>
                <w:szCs w:val="20"/>
              </w:rPr>
            </w:pPr>
            <w:r w:rsidRPr="009904B7">
              <w:rPr>
                <w:b/>
                <w:sz w:val="20"/>
                <w:szCs w:val="20"/>
              </w:rPr>
              <w:t>The Arts</w:t>
            </w:r>
          </w:p>
          <w:p w:rsidR="005828C9" w:rsidRDefault="005828C9" w:rsidP="00193F12">
            <w:pPr>
              <w:ind w:left="113" w:right="113"/>
              <w:jc w:val="center"/>
            </w:pPr>
            <w:r>
              <w:t>Visual</w:t>
            </w:r>
          </w:p>
          <w:p w:rsidR="005828C9" w:rsidRDefault="005828C9" w:rsidP="00193F12">
            <w:pPr>
              <w:ind w:left="113" w:right="113"/>
              <w:jc w:val="center"/>
            </w:pPr>
            <w:r>
              <w:t>Performing</w:t>
            </w:r>
          </w:p>
        </w:tc>
        <w:tc>
          <w:tcPr>
            <w:tcW w:w="1451" w:type="dxa"/>
            <w:textDirection w:val="btLr"/>
          </w:tcPr>
          <w:p w:rsidR="005828C9" w:rsidRDefault="005828C9" w:rsidP="00193F12">
            <w:pPr>
              <w:ind w:left="113" w:right="113"/>
              <w:rPr>
                <w:sz w:val="18"/>
              </w:rPr>
            </w:pPr>
            <w:r>
              <w:rPr>
                <w:sz w:val="18"/>
              </w:rPr>
              <w:t>Painting &amp; Drawing</w:t>
            </w:r>
            <w:r>
              <w:rPr>
                <w:sz w:val="18"/>
              </w:rPr>
              <w:br/>
              <w:t>3D &amp; Textiles</w:t>
            </w:r>
            <w:r>
              <w:rPr>
                <w:sz w:val="18"/>
              </w:rPr>
              <w:br/>
              <w:t>Drama</w:t>
            </w:r>
          </w:p>
          <w:p w:rsidR="005828C9" w:rsidRDefault="005828C9" w:rsidP="00193F12">
            <w:pPr>
              <w:ind w:left="113" w:right="113"/>
              <w:rPr>
                <w:sz w:val="18"/>
              </w:rPr>
            </w:pPr>
            <w:r>
              <w:rPr>
                <w:sz w:val="18"/>
              </w:rPr>
              <w:t>Music</w:t>
            </w:r>
          </w:p>
        </w:tc>
        <w:tc>
          <w:tcPr>
            <w:tcW w:w="1451" w:type="dxa"/>
            <w:textDirection w:val="btLr"/>
          </w:tcPr>
          <w:p w:rsidR="005828C9" w:rsidRDefault="005828C9" w:rsidP="00193F12">
            <w:pPr>
              <w:ind w:left="113" w:right="113"/>
              <w:rPr>
                <w:sz w:val="18"/>
              </w:rPr>
            </w:pPr>
            <w:r>
              <w:rPr>
                <w:sz w:val="18"/>
              </w:rPr>
              <w:t>Painting &amp; Drawing</w:t>
            </w:r>
            <w:r>
              <w:rPr>
                <w:sz w:val="18"/>
              </w:rPr>
              <w:br/>
              <w:t>3D &amp; Graphics</w:t>
            </w:r>
          </w:p>
          <w:p w:rsidR="005828C9" w:rsidRDefault="005828C9" w:rsidP="00193F12">
            <w:pPr>
              <w:ind w:left="113" w:right="113"/>
              <w:rPr>
                <w:sz w:val="18"/>
              </w:rPr>
            </w:pPr>
          </w:p>
          <w:p w:rsidR="005828C9" w:rsidRDefault="005828C9" w:rsidP="00193F12">
            <w:pPr>
              <w:ind w:left="113" w:right="113"/>
              <w:rPr>
                <w:sz w:val="18"/>
              </w:rPr>
            </w:pPr>
            <w:r>
              <w:rPr>
                <w:sz w:val="18"/>
              </w:rPr>
              <w:t>Drama</w:t>
            </w:r>
          </w:p>
          <w:p w:rsidR="005828C9" w:rsidRDefault="005828C9" w:rsidP="00193F12">
            <w:pPr>
              <w:ind w:left="113" w:right="113"/>
              <w:rPr>
                <w:sz w:val="18"/>
              </w:rPr>
            </w:pPr>
            <w:r>
              <w:rPr>
                <w:sz w:val="18"/>
              </w:rPr>
              <w:t>Music</w:t>
            </w:r>
          </w:p>
        </w:tc>
        <w:tc>
          <w:tcPr>
            <w:tcW w:w="1379" w:type="dxa"/>
            <w:textDirection w:val="btLr"/>
          </w:tcPr>
          <w:p w:rsidR="005828C9" w:rsidRDefault="005828C9" w:rsidP="00193F12">
            <w:pPr>
              <w:ind w:left="113" w:right="113"/>
              <w:rPr>
                <w:sz w:val="18"/>
              </w:rPr>
            </w:pPr>
            <w:r>
              <w:rPr>
                <w:sz w:val="18"/>
              </w:rPr>
              <w:t xml:space="preserve">Painting &amp; Drawing, 3D </w:t>
            </w:r>
            <w:r>
              <w:rPr>
                <w:sz w:val="18"/>
              </w:rPr>
              <w:br/>
              <w:t>Photography&amp; Sculpture</w:t>
            </w:r>
          </w:p>
          <w:p w:rsidR="005828C9" w:rsidRDefault="005828C9" w:rsidP="00193F12">
            <w:pPr>
              <w:ind w:left="113" w:right="113"/>
              <w:rPr>
                <w:sz w:val="18"/>
              </w:rPr>
            </w:pPr>
            <w:r>
              <w:rPr>
                <w:sz w:val="18"/>
              </w:rPr>
              <w:t>Drama</w:t>
            </w:r>
          </w:p>
          <w:p w:rsidR="005828C9" w:rsidRDefault="005828C9" w:rsidP="00193F12">
            <w:pPr>
              <w:ind w:left="113" w:right="113"/>
              <w:rPr>
                <w:sz w:val="18"/>
              </w:rPr>
            </w:pPr>
            <w:r>
              <w:rPr>
                <w:sz w:val="18"/>
              </w:rPr>
              <w:t>Music</w:t>
            </w:r>
          </w:p>
        </w:tc>
        <w:tc>
          <w:tcPr>
            <w:tcW w:w="1673" w:type="dxa"/>
            <w:textDirection w:val="btLr"/>
          </w:tcPr>
          <w:p w:rsidR="005828C9" w:rsidRDefault="005828C9" w:rsidP="00193F12">
            <w:pPr>
              <w:ind w:left="113" w:right="113"/>
              <w:rPr>
                <w:sz w:val="18"/>
              </w:rPr>
            </w:pPr>
            <w:r>
              <w:rPr>
                <w:sz w:val="18"/>
              </w:rPr>
              <w:t xml:space="preserve">Painting  &amp; Drawing </w:t>
            </w:r>
          </w:p>
          <w:p w:rsidR="005828C9" w:rsidRDefault="005828C9" w:rsidP="00193F12">
            <w:pPr>
              <w:ind w:left="113" w:right="113"/>
              <w:rPr>
                <w:sz w:val="18"/>
              </w:rPr>
            </w:pPr>
            <w:r>
              <w:rPr>
                <w:sz w:val="18"/>
              </w:rPr>
              <w:t>Sculpture</w:t>
            </w:r>
          </w:p>
          <w:p w:rsidR="005828C9" w:rsidRDefault="005828C9" w:rsidP="00193F12">
            <w:pPr>
              <w:ind w:left="113" w:right="113"/>
              <w:rPr>
                <w:sz w:val="18"/>
              </w:rPr>
            </w:pPr>
          </w:p>
          <w:p w:rsidR="005828C9" w:rsidRDefault="005828C9" w:rsidP="00193F12">
            <w:pPr>
              <w:ind w:left="113" w:right="113"/>
              <w:rPr>
                <w:sz w:val="18"/>
              </w:rPr>
            </w:pPr>
            <w:r>
              <w:rPr>
                <w:sz w:val="18"/>
              </w:rPr>
              <w:t>Drama</w:t>
            </w:r>
          </w:p>
          <w:p w:rsidR="005828C9" w:rsidRDefault="005828C9" w:rsidP="00193F12">
            <w:pPr>
              <w:ind w:left="113" w:right="113"/>
              <w:rPr>
                <w:sz w:val="18"/>
              </w:rPr>
            </w:pPr>
            <w:r>
              <w:rPr>
                <w:sz w:val="18"/>
              </w:rPr>
              <w:t>Music</w:t>
            </w:r>
          </w:p>
        </w:tc>
        <w:tc>
          <w:tcPr>
            <w:tcW w:w="2126" w:type="dxa"/>
            <w:textDirection w:val="btLr"/>
          </w:tcPr>
          <w:p w:rsidR="005828C9" w:rsidRDefault="005828C9" w:rsidP="00193F12">
            <w:pPr>
              <w:ind w:left="113" w:right="113"/>
              <w:rPr>
                <w:sz w:val="18"/>
              </w:rPr>
            </w:pPr>
            <w:r>
              <w:rPr>
                <w:sz w:val="18"/>
              </w:rPr>
              <w:t>Painting &amp; Drawing</w:t>
            </w:r>
          </w:p>
          <w:p w:rsidR="005828C9" w:rsidRDefault="005828C9" w:rsidP="00193F12">
            <w:pPr>
              <w:ind w:left="113" w:right="113"/>
              <w:rPr>
                <w:sz w:val="18"/>
              </w:rPr>
            </w:pPr>
            <w:r>
              <w:rPr>
                <w:sz w:val="18"/>
              </w:rPr>
              <w:t>Photography</w:t>
            </w:r>
            <w:r>
              <w:rPr>
                <w:sz w:val="18"/>
              </w:rPr>
              <w:br/>
            </w:r>
          </w:p>
          <w:p w:rsidR="005828C9" w:rsidRDefault="005828C9" w:rsidP="00193F12">
            <w:pPr>
              <w:ind w:left="113" w:right="113"/>
              <w:rPr>
                <w:sz w:val="18"/>
              </w:rPr>
            </w:pPr>
            <w:r>
              <w:rPr>
                <w:sz w:val="18"/>
              </w:rPr>
              <w:t>Drama</w:t>
            </w:r>
            <w:r>
              <w:rPr>
                <w:sz w:val="18"/>
              </w:rPr>
              <w:br/>
              <w:t>Music</w:t>
            </w:r>
          </w:p>
        </w:tc>
        <w:tc>
          <w:tcPr>
            <w:tcW w:w="1701" w:type="dxa"/>
            <w:textDirection w:val="btLr"/>
          </w:tcPr>
          <w:p w:rsidR="005828C9" w:rsidRDefault="005828C9" w:rsidP="00193F12">
            <w:pPr>
              <w:ind w:left="113" w:right="113"/>
              <w:rPr>
                <w:sz w:val="18"/>
              </w:rPr>
            </w:pPr>
            <w:r>
              <w:rPr>
                <w:sz w:val="18"/>
              </w:rPr>
              <w:t>Painting &amp; Drawing</w:t>
            </w:r>
          </w:p>
          <w:p w:rsidR="005828C9" w:rsidRDefault="005828C9" w:rsidP="00193F12">
            <w:pPr>
              <w:ind w:left="113" w:right="113"/>
              <w:rPr>
                <w:sz w:val="18"/>
              </w:rPr>
            </w:pPr>
            <w:r>
              <w:rPr>
                <w:sz w:val="18"/>
              </w:rPr>
              <w:t>Photography</w:t>
            </w:r>
            <w:r>
              <w:rPr>
                <w:sz w:val="18"/>
              </w:rPr>
              <w:br/>
            </w:r>
          </w:p>
          <w:p w:rsidR="005828C9" w:rsidRDefault="005828C9" w:rsidP="00193F12">
            <w:pPr>
              <w:ind w:left="113" w:right="113"/>
              <w:rPr>
                <w:sz w:val="18"/>
              </w:rPr>
            </w:pPr>
            <w:r>
              <w:rPr>
                <w:sz w:val="18"/>
              </w:rPr>
              <w:t>Drama</w:t>
            </w:r>
          </w:p>
          <w:p w:rsidR="005828C9" w:rsidRDefault="005828C9" w:rsidP="00193F12">
            <w:pPr>
              <w:ind w:left="113" w:right="113"/>
              <w:rPr>
                <w:sz w:val="18"/>
              </w:rPr>
            </w:pPr>
            <w:r>
              <w:rPr>
                <w:sz w:val="18"/>
              </w:rPr>
              <w:t>Music</w:t>
            </w:r>
          </w:p>
        </w:tc>
      </w:tr>
      <w:tr w:rsidR="005828C9" w:rsidTr="00193F12">
        <w:trPr>
          <w:cantSplit/>
          <w:trHeight w:val="1294"/>
        </w:trPr>
        <w:tc>
          <w:tcPr>
            <w:tcW w:w="1100" w:type="dxa"/>
            <w:shd w:val="clear" w:color="auto" w:fill="DBE5F1" w:themeFill="accent1" w:themeFillTint="33"/>
            <w:textDirection w:val="btLr"/>
          </w:tcPr>
          <w:p w:rsidR="005828C9" w:rsidRPr="009904B7" w:rsidRDefault="005828C9" w:rsidP="00193F12">
            <w:pPr>
              <w:ind w:left="113" w:right="113"/>
              <w:jc w:val="center"/>
              <w:rPr>
                <w:b/>
                <w:sz w:val="20"/>
                <w:szCs w:val="20"/>
              </w:rPr>
            </w:pPr>
            <w:r w:rsidRPr="009904B7">
              <w:rPr>
                <w:b/>
                <w:sz w:val="20"/>
                <w:szCs w:val="20"/>
              </w:rPr>
              <w:t>Health &amp;</w:t>
            </w:r>
          </w:p>
          <w:p w:rsidR="005828C9" w:rsidRDefault="005828C9" w:rsidP="00193F12">
            <w:pPr>
              <w:ind w:left="113" w:right="113"/>
              <w:jc w:val="center"/>
              <w:rPr>
                <w:b/>
              </w:rPr>
            </w:pPr>
            <w:r w:rsidRPr="009904B7">
              <w:rPr>
                <w:b/>
                <w:sz w:val="20"/>
                <w:szCs w:val="20"/>
              </w:rPr>
              <w:t>Physical Education</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tc>
        <w:tc>
          <w:tcPr>
            <w:tcW w:w="1379"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tc>
        <w:tc>
          <w:tcPr>
            <w:tcW w:w="1673"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p w:rsidR="005828C9" w:rsidRDefault="005828C9" w:rsidP="00193F12">
            <w:pPr>
              <w:ind w:left="113" w:right="113"/>
              <w:rPr>
                <w:sz w:val="18"/>
              </w:rPr>
            </w:pPr>
            <w:r>
              <w:rPr>
                <w:sz w:val="18"/>
              </w:rPr>
              <w:t>Sport</w:t>
            </w:r>
          </w:p>
        </w:tc>
        <w:tc>
          <w:tcPr>
            <w:tcW w:w="2126"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p w:rsidR="005828C9" w:rsidRDefault="005828C9" w:rsidP="00193F12">
            <w:pPr>
              <w:ind w:left="113" w:right="113"/>
              <w:rPr>
                <w:sz w:val="18"/>
              </w:rPr>
            </w:pPr>
            <w:r>
              <w:rPr>
                <w:sz w:val="18"/>
              </w:rPr>
              <w:t>Sport</w:t>
            </w:r>
          </w:p>
        </w:tc>
        <w:tc>
          <w:tcPr>
            <w:tcW w:w="1701" w:type="dxa"/>
            <w:shd w:val="clear" w:color="auto" w:fill="DBE5F1" w:themeFill="accent1" w:themeFillTint="33"/>
            <w:textDirection w:val="btLr"/>
          </w:tcPr>
          <w:p w:rsidR="005828C9" w:rsidRDefault="005828C9" w:rsidP="00193F12">
            <w:pPr>
              <w:ind w:left="113" w:right="113"/>
              <w:rPr>
                <w:sz w:val="18"/>
              </w:rPr>
            </w:pPr>
            <w:r>
              <w:rPr>
                <w:sz w:val="18"/>
              </w:rPr>
              <w:t>Health</w:t>
            </w:r>
          </w:p>
          <w:p w:rsidR="005828C9" w:rsidRDefault="005828C9" w:rsidP="00193F12">
            <w:pPr>
              <w:ind w:left="113" w:right="113"/>
              <w:rPr>
                <w:sz w:val="18"/>
              </w:rPr>
            </w:pPr>
            <w:r>
              <w:rPr>
                <w:sz w:val="18"/>
              </w:rPr>
              <w:t>Physical Education</w:t>
            </w:r>
          </w:p>
          <w:p w:rsidR="005828C9" w:rsidRDefault="005828C9" w:rsidP="00193F12">
            <w:pPr>
              <w:ind w:left="113" w:right="113"/>
              <w:rPr>
                <w:sz w:val="18"/>
              </w:rPr>
            </w:pPr>
            <w:r>
              <w:rPr>
                <w:sz w:val="18"/>
              </w:rPr>
              <w:t>Sport</w:t>
            </w:r>
          </w:p>
        </w:tc>
      </w:tr>
      <w:tr w:rsidR="005828C9" w:rsidTr="00193F12">
        <w:trPr>
          <w:cantSplit/>
          <w:trHeight w:val="1294"/>
        </w:trPr>
        <w:tc>
          <w:tcPr>
            <w:tcW w:w="1100" w:type="dxa"/>
            <w:textDirection w:val="btLr"/>
          </w:tcPr>
          <w:p w:rsidR="005828C9" w:rsidRPr="009904B7" w:rsidRDefault="005828C9" w:rsidP="00193F12">
            <w:pPr>
              <w:ind w:left="113" w:right="113"/>
              <w:jc w:val="center"/>
              <w:rPr>
                <w:b/>
                <w:sz w:val="20"/>
                <w:szCs w:val="20"/>
              </w:rPr>
            </w:pPr>
            <w:r w:rsidRPr="009904B7">
              <w:rPr>
                <w:b/>
                <w:sz w:val="20"/>
                <w:szCs w:val="20"/>
              </w:rPr>
              <w:t>English &amp;</w:t>
            </w:r>
          </w:p>
          <w:p w:rsidR="005828C9" w:rsidRDefault="005828C9" w:rsidP="00193F12">
            <w:pPr>
              <w:ind w:left="113" w:right="113"/>
              <w:jc w:val="center"/>
              <w:rPr>
                <w:b/>
              </w:rPr>
            </w:pPr>
            <w:r w:rsidRPr="009904B7">
              <w:rPr>
                <w:b/>
                <w:sz w:val="20"/>
                <w:szCs w:val="20"/>
              </w:rPr>
              <w:t>Languages</w:t>
            </w:r>
            <w:r w:rsidRPr="009904B7">
              <w:rPr>
                <w:b/>
                <w:sz w:val="20"/>
                <w:szCs w:val="20"/>
              </w:rPr>
              <w:br/>
            </w:r>
            <w:proofErr w:type="spellStart"/>
            <w:r w:rsidRPr="009904B7">
              <w:rPr>
                <w:b/>
                <w:sz w:val="20"/>
                <w:szCs w:val="20"/>
              </w:rPr>
              <w:t>Te</w:t>
            </w:r>
            <w:proofErr w:type="spellEnd"/>
            <w:r w:rsidRPr="009904B7">
              <w:rPr>
                <w:b/>
                <w:sz w:val="20"/>
                <w:szCs w:val="20"/>
              </w:rPr>
              <w:t xml:space="preserve"> Reo Maori</w:t>
            </w:r>
          </w:p>
        </w:tc>
        <w:tc>
          <w:tcPr>
            <w:tcW w:w="1451"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br/>
            </w:r>
            <w:r>
              <w:rPr>
                <w:sz w:val="18"/>
              </w:rPr>
              <w:br/>
            </w:r>
            <w:proofErr w:type="spellStart"/>
            <w:r>
              <w:rPr>
                <w:sz w:val="18"/>
              </w:rPr>
              <w:t>Te</w:t>
            </w:r>
            <w:proofErr w:type="spellEnd"/>
            <w:r>
              <w:rPr>
                <w:sz w:val="18"/>
              </w:rPr>
              <w:t xml:space="preserve"> Reo Maori</w:t>
            </w:r>
          </w:p>
        </w:tc>
        <w:tc>
          <w:tcPr>
            <w:tcW w:w="1451"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t>Media Studies</w:t>
            </w:r>
          </w:p>
          <w:p w:rsidR="005828C9" w:rsidRDefault="005828C9" w:rsidP="00193F12">
            <w:pPr>
              <w:ind w:left="113" w:right="113"/>
              <w:rPr>
                <w:sz w:val="18"/>
              </w:rPr>
            </w:pPr>
            <w:proofErr w:type="spellStart"/>
            <w:r>
              <w:rPr>
                <w:sz w:val="18"/>
              </w:rPr>
              <w:t>Taha</w:t>
            </w:r>
            <w:proofErr w:type="spellEnd"/>
            <w:r>
              <w:rPr>
                <w:sz w:val="18"/>
              </w:rPr>
              <w:t xml:space="preserve"> Maori</w:t>
            </w:r>
          </w:p>
          <w:p w:rsidR="005828C9" w:rsidRDefault="005828C9" w:rsidP="00193F12">
            <w:pPr>
              <w:ind w:left="113" w:right="113"/>
              <w:rPr>
                <w:sz w:val="18"/>
              </w:rPr>
            </w:pPr>
            <w:proofErr w:type="spellStart"/>
            <w:r>
              <w:rPr>
                <w:sz w:val="18"/>
              </w:rPr>
              <w:t>Te</w:t>
            </w:r>
            <w:proofErr w:type="spellEnd"/>
            <w:r>
              <w:rPr>
                <w:sz w:val="18"/>
              </w:rPr>
              <w:t xml:space="preserve"> Reo Maori</w:t>
            </w:r>
          </w:p>
        </w:tc>
        <w:tc>
          <w:tcPr>
            <w:tcW w:w="1379"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t>Media Studies</w:t>
            </w:r>
          </w:p>
          <w:p w:rsidR="005828C9" w:rsidRDefault="005828C9" w:rsidP="00193F12">
            <w:pPr>
              <w:ind w:left="113" w:right="113"/>
              <w:rPr>
                <w:sz w:val="18"/>
              </w:rPr>
            </w:pPr>
            <w:proofErr w:type="spellStart"/>
            <w:r>
              <w:rPr>
                <w:sz w:val="18"/>
              </w:rPr>
              <w:t>Taha</w:t>
            </w:r>
            <w:proofErr w:type="spellEnd"/>
            <w:r>
              <w:rPr>
                <w:sz w:val="18"/>
              </w:rPr>
              <w:t xml:space="preserve"> Maori</w:t>
            </w:r>
          </w:p>
          <w:p w:rsidR="005828C9" w:rsidRDefault="005828C9" w:rsidP="00193F12">
            <w:pPr>
              <w:ind w:left="113" w:right="113"/>
              <w:rPr>
                <w:sz w:val="18"/>
              </w:rPr>
            </w:pPr>
            <w:proofErr w:type="spellStart"/>
            <w:r>
              <w:rPr>
                <w:sz w:val="18"/>
              </w:rPr>
              <w:t>Te</w:t>
            </w:r>
            <w:proofErr w:type="spellEnd"/>
            <w:r>
              <w:rPr>
                <w:sz w:val="18"/>
              </w:rPr>
              <w:t xml:space="preserve"> Reo Maori</w:t>
            </w:r>
          </w:p>
        </w:tc>
        <w:tc>
          <w:tcPr>
            <w:tcW w:w="1673"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t>Media Studies</w:t>
            </w:r>
          </w:p>
          <w:p w:rsidR="005828C9" w:rsidRDefault="005828C9" w:rsidP="00193F12">
            <w:pPr>
              <w:ind w:left="113" w:right="113"/>
              <w:rPr>
                <w:sz w:val="18"/>
              </w:rPr>
            </w:pPr>
            <w:r>
              <w:rPr>
                <w:sz w:val="18"/>
              </w:rPr>
              <w:t>Additional languages offered through VC</w:t>
            </w:r>
            <w:r>
              <w:rPr>
                <w:sz w:val="18"/>
              </w:rPr>
              <w:br/>
            </w:r>
            <w:proofErr w:type="spellStart"/>
            <w:r>
              <w:rPr>
                <w:sz w:val="18"/>
              </w:rPr>
              <w:t>Te</w:t>
            </w:r>
            <w:proofErr w:type="spellEnd"/>
            <w:r>
              <w:rPr>
                <w:sz w:val="18"/>
              </w:rPr>
              <w:t xml:space="preserve"> Reo Maori</w:t>
            </w:r>
          </w:p>
        </w:tc>
        <w:tc>
          <w:tcPr>
            <w:tcW w:w="2126"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t>Media Studies</w:t>
            </w:r>
          </w:p>
          <w:p w:rsidR="005828C9" w:rsidRDefault="005828C9" w:rsidP="00193F12">
            <w:pPr>
              <w:ind w:left="113" w:right="113"/>
              <w:rPr>
                <w:sz w:val="18"/>
              </w:rPr>
            </w:pPr>
            <w:r>
              <w:rPr>
                <w:sz w:val="18"/>
              </w:rPr>
              <w:t>Additional languages offered through VC</w:t>
            </w:r>
            <w:r>
              <w:rPr>
                <w:sz w:val="18"/>
              </w:rPr>
              <w:br/>
            </w:r>
            <w:proofErr w:type="spellStart"/>
            <w:r>
              <w:rPr>
                <w:sz w:val="18"/>
              </w:rPr>
              <w:t>Te</w:t>
            </w:r>
            <w:proofErr w:type="spellEnd"/>
            <w:r>
              <w:rPr>
                <w:sz w:val="18"/>
              </w:rPr>
              <w:t xml:space="preserve"> Reo Maori</w:t>
            </w:r>
          </w:p>
        </w:tc>
        <w:tc>
          <w:tcPr>
            <w:tcW w:w="1701" w:type="dxa"/>
            <w:textDirection w:val="btLr"/>
          </w:tcPr>
          <w:p w:rsidR="005828C9" w:rsidRDefault="005828C9" w:rsidP="00193F12">
            <w:pPr>
              <w:ind w:left="113" w:right="113"/>
              <w:rPr>
                <w:sz w:val="18"/>
              </w:rPr>
            </w:pPr>
            <w:r>
              <w:rPr>
                <w:sz w:val="18"/>
              </w:rPr>
              <w:t>English</w:t>
            </w:r>
          </w:p>
          <w:p w:rsidR="005828C9" w:rsidRDefault="005828C9" w:rsidP="00193F12">
            <w:pPr>
              <w:ind w:left="113" w:right="113"/>
              <w:rPr>
                <w:sz w:val="18"/>
              </w:rPr>
            </w:pPr>
            <w:r>
              <w:rPr>
                <w:sz w:val="18"/>
              </w:rPr>
              <w:t>Communication English</w:t>
            </w:r>
          </w:p>
          <w:p w:rsidR="005828C9" w:rsidRDefault="005828C9" w:rsidP="00193F12">
            <w:pPr>
              <w:ind w:left="113" w:right="113"/>
              <w:rPr>
                <w:sz w:val="18"/>
              </w:rPr>
            </w:pPr>
            <w:r>
              <w:rPr>
                <w:sz w:val="18"/>
              </w:rPr>
              <w:t>Additional languages offered through VC</w:t>
            </w:r>
            <w:r>
              <w:rPr>
                <w:sz w:val="18"/>
              </w:rPr>
              <w:br/>
            </w:r>
            <w:proofErr w:type="spellStart"/>
            <w:r>
              <w:rPr>
                <w:sz w:val="18"/>
              </w:rPr>
              <w:t>Te</w:t>
            </w:r>
            <w:proofErr w:type="spellEnd"/>
            <w:r>
              <w:rPr>
                <w:sz w:val="18"/>
              </w:rPr>
              <w:t xml:space="preserve"> Reo Maori</w:t>
            </w:r>
          </w:p>
        </w:tc>
      </w:tr>
      <w:tr w:rsidR="005828C9" w:rsidTr="00193F12">
        <w:trPr>
          <w:cantSplit/>
          <w:trHeight w:val="1537"/>
        </w:trPr>
        <w:tc>
          <w:tcPr>
            <w:tcW w:w="1100" w:type="dxa"/>
            <w:shd w:val="clear" w:color="auto" w:fill="DBE5F1" w:themeFill="accent1" w:themeFillTint="33"/>
            <w:textDirection w:val="btLr"/>
          </w:tcPr>
          <w:p w:rsidR="005828C9" w:rsidRPr="009904B7" w:rsidRDefault="005828C9" w:rsidP="00193F12">
            <w:pPr>
              <w:ind w:left="113" w:right="113"/>
              <w:jc w:val="center"/>
              <w:rPr>
                <w:b/>
                <w:sz w:val="20"/>
                <w:szCs w:val="20"/>
              </w:rPr>
            </w:pPr>
            <w:r w:rsidRPr="009904B7">
              <w:rPr>
                <w:b/>
                <w:sz w:val="20"/>
                <w:szCs w:val="20"/>
              </w:rPr>
              <w:t>Mathematics</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Mathematics</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Mathematics</w:t>
            </w:r>
          </w:p>
        </w:tc>
        <w:tc>
          <w:tcPr>
            <w:tcW w:w="1379" w:type="dxa"/>
            <w:shd w:val="clear" w:color="auto" w:fill="DBE5F1" w:themeFill="accent1" w:themeFillTint="33"/>
            <w:textDirection w:val="btLr"/>
          </w:tcPr>
          <w:p w:rsidR="005828C9" w:rsidRDefault="005828C9" w:rsidP="00193F12">
            <w:pPr>
              <w:ind w:left="113" w:right="113"/>
              <w:rPr>
                <w:sz w:val="18"/>
              </w:rPr>
            </w:pPr>
            <w:r>
              <w:rPr>
                <w:sz w:val="18"/>
              </w:rPr>
              <w:t>Mathematics</w:t>
            </w:r>
          </w:p>
        </w:tc>
        <w:tc>
          <w:tcPr>
            <w:tcW w:w="1673" w:type="dxa"/>
            <w:shd w:val="clear" w:color="auto" w:fill="DBE5F1" w:themeFill="accent1" w:themeFillTint="33"/>
            <w:textDirection w:val="btLr"/>
          </w:tcPr>
          <w:p w:rsidR="005828C9" w:rsidRDefault="005828C9" w:rsidP="00193F12">
            <w:pPr>
              <w:ind w:left="113" w:right="113"/>
              <w:rPr>
                <w:sz w:val="18"/>
              </w:rPr>
            </w:pPr>
            <w:r>
              <w:rPr>
                <w:sz w:val="18"/>
              </w:rPr>
              <w:t>Mathematics</w:t>
            </w:r>
          </w:p>
        </w:tc>
        <w:tc>
          <w:tcPr>
            <w:tcW w:w="2126" w:type="dxa"/>
            <w:shd w:val="clear" w:color="auto" w:fill="DBE5F1" w:themeFill="accent1" w:themeFillTint="33"/>
            <w:textDirection w:val="btLr"/>
          </w:tcPr>
          <w:p w:rsidR="005828C9" w:rsidRDefault="005828C9" w:rsidP="00193F12">
            <w:pPr>
              <w:ind w:left="113" w:right="113"/>
              <w:rPr>
                <w:sz w:val="18"/>
              </w:rPr>
            </w:pPr>
            <w:r>
              <w:rPr>
                <w:sz w:val="18"/>
              </w:rPr>
              <w:t>Mathematics</w:t>
            </w:r>
          </w:p>
        </w:tc>
        <w:tc>
          <w:tcPr>
            <w:tcW w:w="1701" w:type="dxa"/>
            <w:shd w:val="clear" w:color="auto" w:fill="DBE5F1" w:themeFill="accent1" w:themeFillTint="33"/>
            <w:textDirection w:val="btLr"/>
          </w:tcPr>
          <w:p w:rsidR="005828C9" w:rsidRDefault="005828C9" w:rsidP="00193F12">
            <w:pPr>
              <w:ind w:left="113" w:right="113"/>
              <w:rPr>
                <w:sz w:val="18"/>
              </w:rPr>
            </w:pPr>
            <w:r>
              <w:rPr>
                <w:sz w:val="18"/>
              </w:rPr>
              <w:t>Mathematics with: - Calculus</w:t>
            </w:r>
          </w:p>
          <w:p w:rsidR="005828C9" w:rsidRDefault="005828C9" w:rsidP="00193F12">
            <w:pPr>
              <w:ind w:left="113" w:right="-90"/>
              <w:rPr>
                <w:sz w:val="18"/>
              </w:rPr>
            </w:pPr>
            <w:r>
              <w:rPr>
                <w:sz w:val="18"/>
              </w:rPr>
              <w:t>Statistics &amp; Modelling</w:t>
            </w:r>
          </w:p>
        </w:tc>
      </w:tr>
      <w:tr w:rsidR="005828C9" w:rsidTr="00193F12">
        <w:trPr>
          <w:cantSplit/>
          <w:trHeight w:val="1457"/>
        </w:trPr>
        <w:tc>
          <w:tcPr>
            <w:tcW w:w="1100" w:type="dxa"/>
            <w:textDirection w:val="btLr"/>
          </w:tcPr>
          <w:p w:rsidR="005828C9" w:rsidRDefault="005828C9" w:rsidP="00193F12">
            <w:pPr>
              <w:ind w:left="113" w:right="113"/>
              <w:jc w:val="center"/>
              <w:rPr>
                <w:b/>
              </w:rPr>
            </w:pPr>
            <w:r>
              <w:rPr>
                <w:b/>
              </w:rPr>
              <w:t>Science</w:t>
            </w:r>
          </w:p>
        </w:tc>
        <w:tc>
          <w:tcPr>
            <w:tcW w:w="1451" w:type="dxa"/>
            <w:textDirection w:val="btLr"/>
          </w:tcPr>
          <w:p w:rsidR="005828C9" w:rsidRDefault="005828C9" w:rsidP="00193F12">
            <w:pPr>
              <w:ind w:left="113" w:right="113"/>
              <w:rPr>
                <w:sz w:val="18"/>
              </w:rPr>
            </w:pPr>
            <w:r>
              <w:rPr>
                <w:sz w:val="18"/>
              </w:rPr>
              <w:t>Science</w:t>
            </w:r>
          </w:p>
        </w:tc>
        <w:tc>
          <w:tcPr>
            <w:tcW w:w="1451" w:type="dxa"/>
            <w:textDirection w:val="btLr"/>
          </w:tcPr>
          <w:p w:rsidR="005828C9" w:rsidRDefault="005828C9" w:rsidP="00193F12">
            <w:pPr>
              <w:ind w:left="113" w:right="113"/>
              <w:rPr>
                <w:sz w:val="18"/>
              </w:rPr>
            </w:pPr>
            <w:r>
              <w:rPr>
                <w:sz w:val="18"/>
              </w:rPr>
              <w:t>Science</w:t>
            </w:r>
          </w:p>
          <w:p w:rsidR="005828C9" w:rsidRDefault="005828C9" w:rsidP="00193F12">
            <w:pPr>
              <w:ind w:left="113" w:right="113"/>
              <w:rPr>
                <w:sz w:val="18"/>
              </w:rPr>
            </w:pPr>
            <w:r>
              <w:rPr>
                <w:sz w:val="18"/>
              </w:rPr>
              <w:t>Laboratory Science</w:t>
            </w:r>
          </w:p>
        </w:tc>
        <w:tc>
          <w:tcPr>
            <w:tcW w:w="1379" w:type="dxa"/>
            <w:textDirection w:val="btLr"/>
          </w:tcPr>
          <w:p w:rsidR="005828C9" w:rsidRDefault="005828C9" w:rsidP="00193F12">
            <w:pPr>
              <w:ind w:left="113" w:right="113"/>
              <w:rPr>
                <w:sz w:val="18"/>
              </w:rPr>
            </w:pPr>
            <w:r>
              <w:rPr>
                <w:sz w:val="18"/>
              </w:rPr>
              <w:t>Science</w:t>
            </w:r>
          </w:p>
          <w:p w:rsidR="005828C9" w:rsidRDefault="005828C9" w:rsidP="00193F12">
            <w:pPr>
              <w:ind w:left="113" w:right="113"/>
              <w:rPr>
                <w:sz w:val="18"/>
              </w:rPr>
            </w:pPr>
          </w:p>
          <w:p w:rsidR="005828C9" w:rsidRDefault="005828C9" w:rsidP="00193F12">
            <w:pPr>
              <w:ind w:left="113" w:right="113"/>
              <w:rPr>
                <w:sz w:val="18"/>
              </w:rPr>
            </w:pPr>
          </w:p>
          <w:p w:rsidR="005828C9" w:rsidRDefault="005828C9" w:rsidP="00193F12">
            <w:pPr>
              <w:ind w:left="113" w:right="113"/>
              <w:rPr>
                <w:sz w:val="18"/>
              </w:rPr>
            </w:pPr>
          </w:p>
          <w:p w:rsidR="005828C9" w:rsidRDefault="005828C9" w:rsidP="00193F12">
            <w:pPr>
              <w:ind w:left="113" w:right="113"/>
              <w:rPr>
                <w:sz w:val="18"/>
              </w:rPr>
            </w:pPr>
          </w:p>
        </w:tc>
        <w:tc>
          <w:tcPr>
            <w:tcW w:w="1673" w:type="dxa"/>
            <w:textDirection w:val="btLr"/>
          </w:tcPr>
          <w:p w:rsidR="005828C9" w:rsidRDefault="005828C9" w:rsidP="00193F12">
            <w:pPr>
              <w:ind w:left="113" w:right="113"/>
              <w:rPr>
                <w:sz w:val="18"/>
              </w:rPr>
            </w:pPr>
            <w:r>
              <w:rPr>
                <w:sz w:val="18"/>
              </w:rPr>
              <w:t>Science</w:t>
            </w:r>
          </w:p>
          <w:p w:rsidR="005828C9" w:rsidRDefault="005828C9" w:rsidP="00193F12">
            <w:pPr>
              <w:ind w:left="113" w:right="113"/>
              <w:rPr>
                <w:sz w:val="18"/>
              </w:rPr>
            </w:pPr>
          </w:p>
          <w:p w:rsidR="005828C9" w:rsidRDefault="005828C9" w:rsidP="00193F12">
            <w:pPr>
              <w:ind w:left="113" w:right="113"/>
              <w:rPr>
                <w:sz w:val="18"/>
              </w:rPr>
            </w:pPr>
          </w:p>
          <w:p w:rsidR="005828C9" w:rsidRDefault="005828C9" w:rsidP="00193F12">
            <w:pPr>
              <w:ind w:left="113" w:right="113"/>
              <w:rPr>
                <w:sz w:val="18"/>
              </w:rPr>
            </w:pPr>
            <w:r>
              <w:rPr>
                <w:sz w:val="18"/>
              </w:rPr>
              <w:t>Agriculture</w:t>
            </w:r>
          </w:p>
          <w:p w:rsidR="005828C9" w:rsidRDefault="005828C9" w:rsidP="00193F12">
            <w:pPr>
              <w:ind w:left="113" w:right="113"/>
              <w:rPr>
                <w:sz w:val="18"/>
              </w:rPr>
            </w:pPr>
            <w:r>
              <w:rPr>
                <w:sz w:val="18"/>
              </w:rPr>
              <w:t>Forestry</w:t>
            </w:r>
          </w:p>
          <w:p w:rsidR="005828C9" w:rsidRDefault="005828C9" w:rsidP="00193F12">
            <w:pPr>
              <w:ind w:left="113" w:right="113"/>
              <w:rPr>
                <w:sz w:val="18"/>
              </w:rPr>
            </w:pPr>
            <w:r>
              <w:rPr>
                <w:sz w:val="18"/>
              </w:rPr>
              <w:t>Horticulture</w:t>
            </w:r>
          </w:p>
        </w:tc>
        <w:tc>
          <w:tcPr>
            <w:tcW w:w="2126" w:type="dxa"/>
            <w:textDirection w:val="btLr"/>
          </w:tcPr>
          <w:p w:rsidR="005828C9" w:rsidRDefault="005828C9" w:rsidP="00193F12">
            <w:pPr>
              <w:ind w:left="113" w:right="113"/>
              <w:rPr>
                <w:sz w:val="18"/>
              </w:rPr>
            </w:pPr>
            <w:r>
              <w:rPr>
                <w:sz w:val="18"/>
              </w:rPr>
              <w:t>Biology</w:t>
            </w:r>
          </w:p>
          <w:p w:rsidR="005828C9" w:rsidRDefault="005828C9" w:rsidP="00193F12">
            <w:pPr>
              <w:ind w:left="113" w:right="113"/>
              <w:rPr>
                <w:sz w:val="18"/>
              </w:rPr>
            </w:pPr>
            <w:r>
              <w:rPr>
                <w:sz w:val="18"/>
              </w:rPr>
              <w:t>Chemistry</w:t>
            </w:r>
          </w:p>
          <w:p w:rsidR="005828C9" w:rsidRDefault="005828C9" w:rsidP="00193F12">
            <w:pPr>
              <w:ind w:left="113" w:right="113"/>
              <w:rPr>
                <w:sz w:val="18"/>
              </w:rPr>
            </w:pPr>
            <w:r>
              <w:rPr>
                <w:sz w:val="18"/>
              </w:rPr>
              <w:t>Physics</w:t>
            </w:r>
          </w:p>
          <w:p w:rsidR="005828C9" w:rsidRDefault="005828C9" w:rsidP="00193F12">
            <w:pPr>
              <w:ind w:left="113" w:right="113"/>
              <w:rPr>
                <w:sz w:val="18"/>
              </w:rPr>
            </w:pPr>
            <w:r>
              <w:rPr>
                <w:sz w:val="18"/>
              </w:rPr>
              <w:t>Agriculture</w:t>
            </w:r>
          </w:p>
          <w:p w:rsidR="005828C9" w:rsidRDefault="005828C9" w:rsidP="00193F12">
            <w:pPr>
              <w:ind w:left="113" w:right="113"/>
              <w:rPr>
                <w:sz w:val="18"/>
              </w:rPr>
            </w:pPr>
            <w:r>
              <w:rPr>
                <w:sz w:val="18"/>
              </w:rPr>
              <w:t>Forestry</w:t>
            </w:r>
          </w:p>
          <w:p w:rsidR="005828C9" w:rsidRDefault="005828C9" w:rsidP="00193F12">
            <w:pPr>
              <w:ind w:left="113" w:right="113"/>
              <w:rPr>
                <w:sz w:val="18"/>
              </w:rPr>
            </w:pPr>
            <w:r>
              <w:rPr>
                <w:sz w:val="18"/>
              </w:rPr>
              <w:t>Horticulture</w:t>
            </w:r>
          </w:p>
        </w:tc>
        <w:tc>
          <w:tcPr>
            <w:tcW w:w="1701" w:type="dxa"/>
            <w:textDirection w:val="btLr"/>
          </w:tcPr>
          <w:p w:rsidR="005828C9" w:rsidRDefault="005828C9" w:rsidP="00193F12">
            <w:pPr>
              <w:ind w:left="113" w:right="113"/>
              <w:rPr>
                <w:sz w:val="18"/>
              </w:rPr>
            </w:pPr>
            <w:r>
              <w:rPr>
                <w:sz w:val="18"/>
              </w:rPr>
              <w:t>Biology</w:t>
            </w:r>
          </w:p>
          <w:p w:rsidR="005828C9" w:rsidRDefault="005828C9" w:rsidP="00193F12">
            <w:pPr>
              <w:ind w:left="113" w:right="113"/>
              <w:rPr>
                <w:sz w:val="18"/>
              </w:rPr>
            </w:pPr>
            <w:r>
              <w:rPr>
                <w:sz w:val="18"/>
              </w:rPr>
              <w:t>Chemistry</w:t>
            </w:r>
          </w:p>
          <w:p w:rsidR="005828C9" w:rsidRDefault="005828C9" w:rsidP="00193F12">
            <w:pPr>
              <w:ind w:left="113" w:right="113"/>
              <w:rPr>
                <w:sz w:val="18"/>
              </w:rPr>
            </w:pPr>
            <w:r>
              <w:rPr>
                <w:sz w:val="18"/>
              </w:rPr>
              <w:t>Physics</w:t>
            </w:r>
          </w:p>
          <w:p w:rsidR="005828C9" w:rsidRDefault="005828C9" w:rsidP="00193F12">
            <w:pPr>
              <w:ind w:left="113" w:right="113"/>
              <w:rPr>
                <w:sz w:val="18"/>
              </w:rPr>
            </w:pPr>
            <w:r>
              <w:rPr>
                <w:sz w:val="18"/>
              </w:rPr>
              <w:t>Agriculture</w:t>
            </w:r>
          </w:p>
          <w:p w:rsidR="005828C9" w:rsidRDefault="005828C9" w:rsidP="00193F12">
            <w:pPr>
              <w:ind w:left="113" w:right="113"/>
              <w:rPr>
                <w:sz w:val="18"/>
              </w:rPr>
            </w:pPr>
            <w:r>
              <w:rPr>
                <w:sz w:val="18"/>
              </w:rPr>
              <w:t>Forestry</w:t>
            </w:r>
          </w:p>
          <w:p w:rsidR="005828C9" w:rsidRDefault="005828C9" w:rsidP="00193F12">
            <w:pPr>
              <w:ind w:left="113" w:right="113"/>
              <w:rPr>
                <w:sz w:val="18"/>
              </w:rPr>
            </w:pPr>
            <w:r>
              <w:rPr>
                <w:sz w:val="18"/>
              </w:rPr>
              <w:t>Horticulture</w:t>
            </w:r>
          </w:p>
        </w:tc>
      </w:tr>
      <w:tr w:rsidR="005828C9" w:rsidTr="00193F12">
        <w:trPr>
          <w:cantSplit/>
          <w:trHeight w:val="1457"/>
        </w:trPr>
        <w:tc>
          <w:tcPr>
            <w:tcW w:w="1100" w:type="dxa"/>
            <w:shd w:val="clear" w:color="auto" w:fill="DBE5F1" w:themeFill="accent1" w:themeFillTint="33"/>
            <w:textDirection w:val="btLr"/>
          </w:tcPr>
          <w:p w:rsidR="005828C9" w:rsidRDefault="005828C9" w:rsidP="00193F12">
            <w:pPr>
              <w:ind w:left="113" w:right="113"/>
              <w:jc w:val="center"/>
              <w:rPr>
                <w:b/>
              </w:rPr>
            </w:pPr>
            <w:r>
              <w:rPr>
                <w:b/>
              </w:rPr>
              <w:t>Social Sciences</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Social Studies</w:t>
            </w:r>
          </w:p>
          <w:p w:rsidR="005828C9" w:rsidRDefault="005828C9" w:rsidP="00193F12">
            <w:pPr>
              <w:ind w:left="113" w:right="113"/>
              <w:rPr>
                <w:sz w:val="18"/>
              </w:rPr>
            </w:pPr>
            <w:r>
              <w:rPr>
                <w:sz w:val="18"/>
              </w:rPr>
              <w:t>Citizenship</w:t>
            </w:r>
          </w:p>
        </w:tc>
        <w:tc>
          <w:tcPr>
            <w:tcW w:w="1451" w:type="dxa"/>
            <w:shd w:val="clear" w:color="auto" w:fill="DBE5F1" w:themeFill="accent1" w:themeFillTint="33"/>
            <w:textDirection w:val="btLr"/>
          </w:tcPr>
          <w:p w:rsidR="005828C9" w:rsidRDefault="005828C9" w:rsidP="00193F12">
            <w:pPr>
              <w:ind w:left="113" w:right="113"/>
              <w:rPr>
                <w:sz w:val="18"/>
              </w:rPr>
            </w:pPr>
            <w:r>
              <w:rPr>
                <w:sz w:val="18"/>
              </w:rPr>
              <w:t>Social Studies</w:t>
            </w:r>
          </w:p>
          <w:p w:rsidR="005828C9" w:rsidRDefault="005828C9" w:rsidP="00193F12">
            <w:pPr>
              <w:ind w:left="113" w:right="113"/>
              <w:rPr>
                <w:sz w:val="18"/>
              </w:rPr>
            </w:pPr>
            <w:r>
              <w:rPr>
                <w:sz w:val="18"/>
              </w:rPr>
              <w:t>Economics</w:t>
            </w:r>
          </w:p>
          <w:p w:rsidR="005828C9" w:rsidRDefault="005828C9" w:rsidP="00193F12">
            <w:pPr>
              <w:ind w:left="113" w:right="113"/>
              <w:rPr>
                <w:sz w:val="18"/>
              </w:rPr>
            </w:pPr>
            <w:r>
              <w:rPr>
                <w:sz w:val="18"/>
              </w:rPr>
              <w:t>Accounting</w:t>
            </w:r>
          </w:p>
          <w:p w:rsidR="005828C9" w:rsidRDefault="005828C9" w:rsidP="00193F12">
            <w:pPr>
              <w:ind w:left="113" w:right="113"/>
              <w:rPr>
                <w:sz w:val="18"/>
              </w:rPr>
            </w:pPr>
            <w:r>
              <w:rPr>
                <w:sz w:val="18"/>
              </w:rPr>
              <w:t>Social Sciences</w:t>
            </w:r>
          </w:p>
        </w:tc>
        <w:tc>
          <w:tcPr>
            <w:tcW w:w="1379" w:type="dxa"/>
            <w:shd w:val="clear" w:color="auto" w:fill="DBE5F1" w:themeFill="accent1" w:themeFillTint="33"/>
            <w:textDirection w:val="btLr"/>
          </w:tcPr>
          <w:p w:rsidR="005828C9" w:rsidRDefault="005828C9" w:rsidP="00193F12">
            <w:pPr>
              <w:ind w:left="113" w:right="113"/>
              <w:rPr>
                <w:sz w:val="18"/>
              </w:rPr>
            </w:pPr>
            <w:r>
              <w:rPr>
                <w:sz w:val="18"/>
              </w:rPr>
              <w:t>Social Studies</w:t>
            </w:r>
          </w:p>
          <w:p w:rsidR="005828C9" w:rsidRDefault="005828C9" w:rsidP="00193F12">
            <w:pPr>
              <w:ind w:left="113" w:right="113"/>
              <w:rPr>
                <w:sz w:val="18"/>
              </w:rPr>
            </w:pPr>
            <w:r>
              <w:rPr>
                <w:sz w:val="18"/>
              </w:rPr>
              <w:t>Economics</w:t>
            </w:r>
          </w:p>
          <w:p w:rsidR="005828C9" w:rsidRDefault="005828C9" w:rsidP="00193F12">
            <w:pPr>
              <w:ind w:left="113" w:right="113"/>
              <w:rPr>
                <w:sz w:val="18"/>
              </w:rPr>
            </w:pPr>
            <w:r>
              <w:rPr>
                <w:sz w:val="18"/>
              </w:rPr>
              <w:t>Accounting</w:t>
            </w:r>
          </w:p>
          <w:p w:rsidR="005828C9" w:rsidRDefault="005828C9" w:rsidP="00193F12">
            <w:pPr>
              <w:ind w:left="113" w:right="113"/>
              <w:rPr>
                <w:sz w:val="18"/>
              </w:rPr>
            </w:pPr>
            <w:r>
              <w:rPr>
                <w:sz w:val="18"/>
              </w:rPr>
              <w:t>Social Sciences</w:t>
            </w:r>
          </w:p>
        </w:tc>
        <w:tc>
          <w:tcPr>
            <w:tcW w:w="1673" w:type="dxa"/>
            <w:shd w:val="clear" w:color="auto" w:fill="DBE5F1" w:themeFill="accent1" w:themeFillTint="33"/>
            <w:textDirection w:val="btLr"/>
          </w:tcPr>
          <w:p w:rsidR="005828C9" w:rsidRDefault="005828C9" w:rsidP="00193F12">
            <w:pPr>
              <w:ind w:left="113" w:right="113"/>
              <w:rPr>
                <w:sz w:val="18"/>
              </w:rPr>
            </w:pPr>
            <w:r>
              <w:rPr>
                <w:sz w:val="18"/>
              </w:rPr>
              <w:t>Accounting</w:t>
            </w:r>
          </w:p>
          <w:p w:rsidR="005828C9" w:rsidRDefault="005828C9" w:rsidP="00193F12">
            <w:pPr>
              <w:ind w:left="113" w:right="113"/>
              <w:rPr>
                <w:sz w:val="18"/>
              </w:rPr>
            </w:pPr>
            <w:r>
              <w:rPr>
                <w:sz w:val="18"/>
              </w:rPr>
              <w:t>Economics</w:t>
            </w:r>
          </w:p>
          <w:p w:rsidR="005828C9" w:rsidRDefault="005828C9" w:rsidP="00193F12">
            <w:pPr>
              <w:ind w:left="113" w:right="113"/>
              <w:rPr>
                <w:sz w:val="18"/>
              </w:rPr>
            </w:pPr>
            <w:r>
              <w:rPr>
                <w:sz w:val="18"/>
              </w:rPr>
              <w:t>Geography</w:t>
            </w:r>
          </w:p>
          <w:p w:rsidR="005828C9" w:rsidRDefault="005828C9" w:rsidP="00193F12">
            <w:pPr>
              <w:ind w:left="113" w:right="113"/>
              <w:rPr>
                <w:sz w:val="18"/>
              </w:rPr>
            </w:pPr>
            <w:r>
              <w:rPr>
                <w:sz w:val="18"/>
              </w:rPr>
              <w:t>History</w:t>
            </w:r>
          </w:p>
          <w:p w:rsidR="005828C9" w:rsidRDefault="005828C9" w:rsidP="00193F12">
            <w:pPr>
              <w:ind w:left="113" w:right="113"/>
              <w:rPr>
                <w:sz w:val="18"/>
              </w:rPr>
            </w:pPr>
          </w:p>
        </w:tc>
        <w:tc>
          <w:tcPr>
            <w:tcW w:w="2126" w:type="dxa"/>
            <w:shd w:val="clear" w:color="auto" w:fill="DBE5F1" w:themeFill="accent1" w:themeFillTint="33"/>
            <w:textDirection w:val="btLr"/>
          </w:tcPr>
          <w:p w:rsidR="005828C9" w:rsidRDefault="005828C9" w:rsidP="00193F12">
            <w:pPr>
              <w:ind w:left="113" w:right="113"/>
              <w:rPr>
                <w:sz w:val="18"/>
              </w:rPr>
            </w:pPr>
            <w:r>
              <w:rPr>
                <w:sz w:val="18"/>
              </w:rPr>
              <w:t>Accounting</w:t>
            </w:r>
          </w:p>
          <w:p w:rsidR="005828C9" w:rsidRDefault="005828C9" w:rsidP="00193F12">
            <w:pPr>
              <w:ind w:left="113" w:right="113"/>
              <w:rPr>
                <w:sz w:val="18"/>
              </w:rPr>
            </w:pPr>
            <w:r>
              <w:rPr>
                <w:sz w:val="18"/>
              </w:rPr>
              <w:t>Business Studies</w:t>
            </w:r>
          </w:p>
          <w:p w:rsidR="005828C9" w:rsidRDefault="005828C9" w:rsidP="00193F12">
            <w:pPr>
              <w:ind w:left="113" w:right="113"/>
              <w:rPr>
                <w:sz w:val="18"/>
              </w:rPr>
            </w:pPr>
            <w:r>
              <w:rPr>
                <w:sz w:val="18"/>
              </w:rPr>
              <w:t>Classical Studies</w:t>
            </w:r>
          </w:p>
          <w:p w:rsidR="005828C9" w:rsidRDefault="005828C9" w:rsidP="00193F12">
            <w:pPr>
              <w:ind w:left="113" w:right="113"/>
              <w:rPr>
                <w:sz w:val="18"/>
              </w:rPr>
            </w:pPr>
            <w:r>
              <w:rPr>
                <w:sz w:val="18"/>
              </w:rPr>
              <w:t>Economics</w:t>
            </w:r>
          </w:p>
          <w:p w:rsidR="005828C9" w:rsidRDefault="005828C9" w:rsidP="00193F12">
            <w:pPr>
              <w:ind w:left="113" w:right="113"/>
              <w:rPr>
                <w:sz w:val="18"/>
              </w:rPr>
            </w:pPr>
            <w:r>
              <w:rPr>
                <w:sz w:val="18"/>
              </w:rPr>
              <w:t>Geography</w:t>
            </w:r>
          </w:p>
          <w:p w:rsidR="005828C9" w:rsidRDefault="005828C9" w:rsidP="00193F12">
            <w:pPr>
              <w:ind w:left="113" w:right="113"/>
              <w:rPr>
                <w:sz w:val="18"/>
              </w:rPr>
            </w:pPr>
            <w:r>
              <w:rPr>
                <w:sz w:val="18"/>
              </w:rPr>
              <w:t>History</w:t>
            </w:r>
          </w:p>
          <w:p w:rsidR="005828C9" w:rsidRDefault="005828C9" w:rsidP="00193F12">
            <w:pPr>
              <w:ind w:left="113" w:right="113"/>
              <w:rPr>
                <w:sz w:val="18"/>
              </w:rPr>
            </w:pPr>
            <w:r>
              <w:rPr>
                <w:sz w:val="18"/>
              </w:rPr>
              <w:t>Sustainability Studies</w:t>
            </w:r>
          </w:p>
          <w:p w:rsidR="005828C9" w:rsidRDefault="005828C9" w:rsidP="00193F12">
            <w:pPr>
              <w:ind w:left="113" w:right="113"/>
              <w:rPr>
                <w:sz w:val="18"/>
              </w:rPr>
            </w:pPr>
            <w:r>
              <w:rPr>
                <w:sz w:val="18"/>
              </w:rPr>
              <w:t>Tourism</w:t>
            </w:r>
          </w:p>
        </w:tc>
        <w:tc>
          <w:tcPr>
            <w:tcW w:w="1701" w:type="dxa"/>
            <w:shd w:val="clear" w:color="auto" w:fill="DBE5F1" w:themeFill="accent1" w:themeFillTint="33"/>
            <w:textDirection w:val="btLr"/>
          </w:tcPr>
          <w:p w:rsidR="005828C9" w:rsidRDefault="005828C9" w:rsidP="00193F12">
            <w:pPr>
              <w:ind w:left="113" w:right="113"/>
              <w:rPr>
                <w:sz w:val="18"/>
              </w:rPr>
            </w:pPr>
            <w:r>
              <w:rPr>
                <w:sz w:val="18"/>
              </w:rPr>
              <w:t>Accounting</w:t>
            </w:r>
          </w:p>
          <w:p w:rsidR="005828C9" w:rsidRDefault="005828C9" w:rsidP="00193F12">
            <w:pPr>
              <w:ind w:left="113" w:right="113"/>
              <w:rPr>
                <w:sz w:val="18"/>
              </w:rPr>
            </w:pPr>
            <w:r>
              <w:rPr>
                <w:sz w:val="18"/>
              </w:rPr>
              <w:t>Classical Studies</w:t>
            </w:r>
          </w:p>
          <w:p w:rsidR="005828C9" w:rsidRDefault="005828C9" w:rsidP="00193F12">
            <w:pPr>
              <w:ind w:left="113" w:right="113"/>
              <w:rPr>
                <w:sz w:val="18"/>
              </w:rPr>
            </w:pPr>
            <w:r>
              <w:rPr>
                <w:sz w:val="18"/>
              </w:rPr>
              <w:t>Economics</w:t>
            </w:r>
          </w:p>
          <w:p w:rsidR="005828C9" w:rsidRDefault="005828C9" w:rsidP="00193F12">
            <w:pPr>
              <w:ind w:left="113" w:right="113"/>
              <w:rPr>
                <w:sz w:val="18"/>
              </w:rPr>
            </w:pPr>
            <w:r>
              <w:rPr>
                <w:sz w:val="18"/>
              </w:rPr>
              <w:t>Geography</w:t>
            </w:r>
          </w:p>
          <w:p w:rsidR="005828C9" w:rsidRDefault="005828C9" w:rsidP="00193F12">
            <w:pPr>
              <w:ind w:left="113" w:right="113"/>
              <w:rPr>
                <w:sz w:val="18"/>
              </w:rPr>
            </w:pPr>
            <w:r>
              <w:rPr>
                <w:sz w:val="18"/>
              </w:rPr>
              <w:t>History</w:t>
            </w:r>
          </w:p>
          <w:p w:rsidR="005828C9" w:rsidRDefault="005828C9" w:rsidP="00193F12">
            <w:pPr>
              <w:ind w:left="113" w:right="113"/>
              <w:rPr>
                <w:sz w:val="18"/>
              </w:rPr>
            </w:pPr>
            <w:r>
              <w:rPr>
                <w:sz w:val="18"/>
              </w:rPr>
              <w:t>Tourism</w:t>
            </w:r>
          </w:p>
        </w:tc>
      </w:tr>
      <w:tr w:rsidR="005828C9" w:rsidTr="00193F12">
        <w:trPr>
          <w:cantSplit/>
          <w:trHeight w:val="1294"/>
        </w:trPr>
        <w:tc>
          <w:tcPr>
            <w:tcW w:w="1100" w:type="dxa"/>
            <w:textDirection w:val="btLr"/>
          </w:tcPr>
          <w:p w:rsidR="005828C9" w:rsidRPr="009904B7" w:rsidRDefault="005828C9" w:rsidP="00193F12">
            <w:pPr>
              <w:ind w:left="113" w:right="113"/>
              <w:jc w:val="center"/>
              <w:rPr>
                <w:b/>
                <w:sz w:val="20"/>
                <w:szCs w:val="20"/>
              </w:rPr>
            </w:pPr>
            <w:r w:rsidRPr="009904B7">
              <w:rPr>
                <w:b/>
                <w:sz w:val="20"/>
                <w:szCs w:val="20"/>
              </w:rPr>
              <w:t>Supported Learning</w:t>
            </w:r>
          </w:p>
          <w:p w:rsidR="005828C9" w:rsidRPr="009904B7" w:rsidRDefault="005828C9" w:rsidP="00193F12">
            <w:pPr>
              <w:ind w:left="113" w:right="113"/>
              <w:jc w:val="center"/>
              <w:rPr>
                <w:b/>
                <w:sz w:val="20"/>
                <w:szCs w:val="20"/>
              </w:rPr>
            </w:pPr>
            <w:r w:rsidRPr="009904B7">
              <w:rPr>
                <w:b/>
                <w:sz w:val="20"/>
                <w:szCs w:val="20"/>
              </w:rPr>
              <w:t>&amp;</w:t>
            </w:r>
          </w:p>
          <w:p w:rsidR="005828C9" w:rsidRDefault="005828C9" w:rsidP="00193F12">
            <w:pPr>
              <w:ind w:left="113" w:right="113"/>
              <w:jc w:val="center"/>
              <w:rPr>
                <w:b/>
              </w:rPr>
            </w:pPr>
            <w:r w:rsidRPr="009904B7">
              <w:rPr>
                <w:b/>
                <w:sz w:val="20"/>
                <w:szCs w:val="20"/>
              </w:rPr>
              <w:t>Transition</w:t>
            </w:r>
          </w:p>
        </w:tc>
        <w:tc>
          <w:tcPr>
            <w:tcW w:w="1451"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p>
          <w:p w:rsidR="005828C9" w:rsidRDefault="005828C9" w:rsidP="00193F12">
            <w:pPr>
              <w:ind w:left="113" w:right="113"/>
              <w:rPr>
                <w:sz w:val="18"/>
                <w:szCs w:val="18"/>
              </w:rPr>
            </w:pPr>
          </w:p>
          <w:p w:rsidR="005828C9" w:rsidRDefault="005828C9" w:rsidP="00193F12">
            <w:pPr>
              <w:ind w:left="113" w:right="113"/>
              <w:rPr>
                <w:sz w:val="18"/>
                <w:szCs w:val="18"/>
              </w:rPr>
            </w:pPr>
            <w:r>
              <w:rPr>
                <w:sz w:val="18"/>
                <w:szCs w:val="18"/>
              </w:rPr>
              <w:t>Careers &amp; Life Skills</w:t>
            </w:r>
          </w:p>
          <w:p w:rsidR="005828C9" w:rsidRDefault="005828C9" w:rsidP="00193F12">
            <w:pPr>
              <w:ind w:left="113" w:right="113"/>
              <w:rPr>
                <w:sz w:val="18"/>
                <w:szCs w:val="18"/>
              </w:rPr>
            </w:pPr>
            <w:r>
              <w:rPr>
                <w:sz w:val="18"/>
                <w:szCs w:val="18"/>
              </w:rPr>
              <w:t>Study Skills</w:t>
            </w:r>
          </w:p>
        </w:tc>
        <w:tc>
          <w:tcPr>
            <w:tcW w:w="1451"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p>
          <w:p w:rsidR="005828C9" w:rsidRDefault="005828C9" w:rsidP="00193F12">
            <w:pPr>
              <w:ind w:left="113" w:right="113"/>
              <w:rPr>
                <w:sz w:val="18"/>
                <w:szCs w:val="18"/>
              </w:rPr>
            </w:pPr>
          </w:p>
          <w:p w:rsidR="005828C9" w:rsidRDefault="005828C9" w:rsidP="00193F12">
            <w:pPr>
              <w:ind w:left="113" w:right="113"/>
              <w:rPr>
                <w:sz w:val="18"/>
                <w:szCs w:val="18"/>
              </w:rPr>
            </w:pPr>
            <w:r>
              <w:rPr>
                <w:sz w:val="18"/>
                <w:szCs w:val="18"/>
              </w:rPr>
              <w:t>Careers &amp; Life Skills</w:t>
            </w:r>
          </w:p>
          <w:p w:rsidR="005828C9" w:rsidRDefault="005828C9" w:rsidP="00193F12">
            <w:pPr>
              <w:ind w:left="113" w:right="113"/>
              <w:rPr>
                <w:sz w:val="18"/>
                <w:szCs w:val="18"/>
              </w:rPr>
            </w:pPr>
            <w:r>
              <w:rPr>
                <w:sz w:val="18"/>
                <w:szCs w:val="18"/>
              </w:rPr>
              <w:t>Study Skills</w:t>
            </w:r>
          </w:p>
        </w:tc>
        <w:tc>
          <w:tcPr>
            <w:tcW w:w="1379"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r>
              <w:rPr>
                <w:sz w:val="18"/>
                <w:szCs w:val="18"/>
              </w:rPr>
              <w:t>SPEC</w:t>
            </w:r>
          </w:p>
          <w:p w:rsidR="005828C9" w:rsidRDefault="005828C9" w:rsidP="00193F12">
            <w:pPr>
              <w:ind w:left="113" w:right="113"/>
              <w:rPr>
                <w:sz w:val="18"/>
                <w:szCs w:val="18"/>
              </w:rPr>
            </w:pPr>
          </w:p>
          <w:p w:rsidR="005828C9" w:rsidRDefault="005828C9" w:rsidP="00193F12">
            <w:pPr>
              <w:ind w:left="113" w:right="113"/>
              <w:rPr>
                <w:sz w:val="18"/>
                <w:szCs w:val="18"/>
              </w:rPr>
            </w:pPr>
            <w:r>
              <w:rPr>
                <w:sz w:val="18"/>
                <w:szCs w:val="18"/>
              </w:rPr>
              <w:t>Careers &amp; Life Skills</w:t>
            </w:r>
          </w:p>
          <w:p w:rsidR="005828C9" w:rsidRDefault="005828C9" w:rsidP="00193F12">
            <w:pPr>
              <w:ind w:left="113" w:right="113"/>
              <w:rPr>
                <w:sz w:val="18"/>
                <w:szCs w:val="18"/>
              </w:rPr>
            </w:pPr>
            <w:r>
              <w:rPr>
                <w:sz w:val="18"/>
                <w:szCs w:val="18"/>
              </w:rPr>
              <w:t>Study Skills</w:t>
            </w:r>
          </w:p>
        </w:tc>
        <w:tc>
          <w:tcPr>
            <w:tcW w:w="1673"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r>
              <w:rPr>
                <w:sz w:val="18"/>
                <w:szCs w:val="18"/>
              </w:rPr>
              <w:t>SPEC</w:t>
            </w:r>
          </w:p>
          <w:p w:rsidR="005828C9" w:rsidRDefault="005828C9" w:rsidP="00193F12">
            <w:pPr>
              <w:ind w:left="113" w:right="113"/>
              <w:rPr>
                <w:sz w:val="18"/>
                <w:szCs w:val="18"/>
              </w:rPr>
            </w:pPr>
            <w:r>
              <w:rPr>
                <w:sz w:val="18"/>
                <w:szCs w:val="18"/>
              </w:rPr>
              <w:t>Core Skills &amp; Comm.</w:t>
            </w:r>
          </w:p>
          <w:p w:rsidR="005828C9" w:rsidRDefault="005828C9" w:rsidP="00193F12">
            <w:pPr>
              <w:ind w:left="113" w:right="113"/>
              <w:rPr>
                <w:sz w:val="18"/>
                <w:szCs w:val="18"/>
              </w:rPr>
            </w:pPr>
            <w:r>
              <w:rPr>
                <w:sz w:val="18"/>
                <w:szCs w:val="18"/>
              </w:rPr>
              <w:t>Employment Skills</w:t>
            </w:r>
          </w:p>
          <w:p w:rsidR="005828C9" w:rsidRDefault="005828C9" w:rsidP="00193F12">
            <w:pPr>
              <w:ind w:left="113" w:right="113"/>
              <w:rPr>
                <w:sz w:val="18"/>
                <w:szCs w:val="18"/>
              </w:rPr>
            </w:pPr>
            <w:r>
              <w:rPr>
                <w:sz w:val="18"/>
                <w:szCs w:val="18"/>
              </w:rPr>
              <w:t>Gateway</w:t>
            </w:r>
          </w:p>
        </w:tc>
        <w:tc>
          <w:tcPr>
            <w:tcW w:w="2126"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r>
              <w:rPr>
                <w:sz w:val="18"/>
                <w:szCs w:val="18"/>
              </w:rPr>
              <w:t>SPEC</w:t>
            </w:r>
          </w:p>
          <w:p w:rsidR="005828C9" w:rsidRDefault="005828C9" w:rsidP="00193F12">
            <w:pPr>
              <w:ind w:left="113" w:right="113"/>
              <w:rPr>
                <w:sz w:val="18"/>
                <w:szCs w:val="18"/>
              </w:rPr>
            </w:pPr>
            <w:r>
              <w:rPr>
                <w:sz w:val="18"/>
                <w:szCs w:val="18"/>
              </w:rPr>
              <w:t>Core Skills &amp; Comm.</w:t>
            </w:r>
          </w:p>
          <w:p w:rsidR="005828C9" w:rsidRDefault="005828C9" w:rsidP="00193F12">
            <w:pPr>
              <w:ind w:left="113" w:right="113"/>
              <w:rPr>
                <w:sz w:val="18"/>
                <w:szCs w:val="18"/>
              </w:rPr>
            </w:pPr>
            <w:r>
              <w:rPr>
                <w:sz w:val="18"/>
                <w:szCs w:val="18"/>
              </w:rPr>
              <w:t>Employment Skills</w:t>
            </w:r>
          </w:p>
          <w:p w:rsidR="005828C9" w:rsidRDefault="005828C9" w:rsidP="00193F12">
            <w:pPr>
              <w:ind w:left="113" w:right="113"/>
              <w:rPr>
                <w:sz w:val="18"/>
                <w:szCs w:val="18"/>
              </w:rPr>
            </w:pPr>
            <w:r>
              <w:rPr>
                <w:sz w:val="18"/>
                <w:szCs w:val="18"/>
              </w:rPr>
              <w:t>Gateway</w:t>
            </w:r>
          </w:p>
        </w:tc>
        <w:tc>
          <w:tcPr>
            <w:tcW w:w="1701" w:type="dxa"/>
            <w:textDirection w:val="btLr"/>
          </w:tcPr>
          <w:p w:rsidR="005828C9" w:rsidRDefault="005828C9" w:rsidP="00193F12">
            <w:pPr>
              <w:ind w:left="113" w:right="113"/>
              <w:rPr>
                <w:sz w:val="18"/>
                <w:szCs w:val="18"/>
              </w:rPr>
            </w:pPr>
            <w:r>
              <w:rPr>
                <w:sz w:val="18"/>
                <w:szCs w:val="18"/>
              </w:rPr>
              <w:t>Supported Learning</w:t>
            </w:r>
          </w:p>
          <w:p w:rsidR="005828C9" w:rsidRDefault="005828C9" w:rsidP="00193F12">
            <w:pPr>
              <w:ind w:left="113" w:right="113"/>
              <w:rPr>
                <w:sz w:val="18"/>
                <w:szCs w:val="18"/>
              </w:rPr>
            </w:pPr>
            <w:r>
              <w:rPr>
                <w:sz w:val="18"/>
                <w:szCs w:val="18"/>
              </w:rPr>
              <w:t>SPEC</w:t>
            </w:r>
          </w:p>
          <w:p w:rsidR="005828C9" w:rsidRDefault="005828C9" w:rsidP="00193F12">
            <w:pPr>
              <w:ind w:left="113" w:right="113"/>
              <w:rPr>
                <w:sz w:val="18"/>
                <w:szCs w:val="18"/>
              </w:rPr>
            </w:pPr>
            <w:r>
              <w:rPr>
                <w:sz w:val="18"/>
                <w:szCs w:val="18"/>
              </w:rPr>
              <w:t>Core Skills &amp; Comm.</w:t>
            </w:r>
          </w:p>
          <w:p w:rsidR="005828C9" w:rsidRDefault="005828C9" w:rsidP="00193F12">
            <w:pPr>
              <w:ind w:left="113" w:right="113"/>
              <w:rPr>
                <w:sz w:val="18"/>
                <w:szCs w:val="18"/>
              </w:rPr>
            </w:pPr>
            <w:r>
              <w:rPr>
                <w:sz w:val="18"/>
                <w:szCs w:val="18"/>
              </w:rPr>
              <w:t>Employment Skills</w:t>
            </w:r>
          </w:p>
          <w:p w:rsidR="005828C9" w:rsidRDefault="005828C9" w:rsidP="00193F12">
            <w:pPr>
              <w:ind w:left="113" w:right="113"/>
              <w:rPr>
                <w:sz w:val="18"/>
                <w:szCs w:val="18"/>
              </w:rPr>
            </w:pPr>
            <w:r>
              <w:rPr>
                <w:sz w:val="18"/>
                <w:szCs w:val="18"/>
              </w:rPr>
              <w:t>Gateway</w:t>
            </w:r>
          </w:p>
        </w:tc>
      </w:tr>
      <w:tr w:rsidR="005828C9" w:rsidTr="00193F12">
        <w:trPr>
          <w:cantSplit/>
          <w:trHeight w:val="1489"/>
        </w:trPr>
        <w:tc>
          <w:tcPr>
            <w:tcW w:w="1100" w:type="dxa"/>
            <w:shd w:val="clear" w:color="auto" w:fill="DBE5F1" w:themeFill="accent1" w:themeFillTint="33"/>
            <w:textDirection w:val="btLr"/>
          </w:tcPr>
          <w:p w:rsidR="005828C9" w:rsidRDefault="005828C9" w:rsidP="00193F12">
            <w:pPr>
              <w:ind w:left="113" w:right="113"/>
              <w:jc w:val="center"/>
              <w:rPr>
                <w:b/>
              </w:rPr>
            </w:pPr>
            <w:r>
              <w:rPr>
                <w:b/>
              </w:rPr>
              <w:t>Technology</w:t>
            </w:r>
          </w:p>
        </w:tc>
        <w:tc>
          <w:tcPr>
            <w:tcW w:w="1451"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r>
              <w:rPr>
                <w:sz w:val="18"/>
                <w:szCs w:val="18"/>
              </w:rPr>
              <w:t>Graphics</w:t>
            </w:r>
          </w:p>
          <w:p w:rsidR="005828C9" w:rsidRDefault="005828C9" w:rsidP="00193F12">
            <w:pPr>
              <w:ind w:left="113" w:right="113"/>
              <w:rPr>
                <w:sz w:val="18"/>
                <w:szCs w:val="18"/>
              </w:rPr>
            </w:pPr>
            <w:r>
              <w:rPr>
                <w:sz w:val="18"/>
                <w:szCs w:val="18"/>
              </w:rPr>
              <w:t>Workshop  Technology</w:t>
            </w:r>
          </w:p>
        </w:tc>
        <w:tc>
          <w:tcPr>
            <w:tcW w:w="1451"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r>
              <w:rPr>
                <w:sz w:val="18"/>
                <w:szCs w:val="18"/>
              </w:rPr>
              <w:t>Graphics</w:t>
            </w:r>
          </w:p>
          <w:p w:rsidR="005828C9" w:rsidRDefault="005828C9" w:rsidP="00193F12">
            <w:pPr>
              <w:ind w:left="113" w:right="113"/>
              <w:rPr>
                <w:sz w:val="18"/>
                <w:szCs w:val="18"/>
              </w:rPr>
            </w:pPr>
            <w:r>
              <w:rPr>
                <w:sz w:val="18"/>
                <w:szCs w:val="18"/>
              </w:rPr>
              <w:t>Workshop  Technology</w:t>
            </w:r>
          </w:p>
        </w:tc>
        <w:tc>
          <w:tcPr>
            <w:tcW w:w="1379"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r>
              <w:rPr>
                <w:sz w:val="18"/>
                <w:szCs w:val="18"/>
              </w:rPr>
              <w:t>Electronics</w:t>
            </w:r>
            <w:r>
              <w:rPr>
                <w:sz w:val="18"/>
                <w:szCs w:val="18"/>
              </w:rPr>
              <w:br/>
              <w:t>Graphics</w:t>
            </w:r>
          </w:p>
          <w:p w:rsidR="005828C9" w:rsidRDefault="005828C9" w:rsidP="00193F12">
            <w:pPr>
              <w:ind w:left="113" w:right="113"/>
              <w:rPr>
                <w:sz w:val="18"/>
                <w:szCs w:val="18"/>
              </w:rPr>
            </w:pPr>
            <w:r>
              <w:rPr>
                <w:sz w:val="18"/>
                <w:szCs w:val="18"/>
              </w:rPr>
              <w:t>Workshop  Technology</w:t>
            </w:r>
          </w:p>
        </w:tc>
        <w:tc>
          <w:tcPr>
            <w:tcW w:w="1673"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r>
              <w:rPr>
                <w:sz w:val="18"/>
                <w:szCs w:val="18"/>
              </w:rPr>
              <w:t>Electronics</w:t>
            </w:r>
          </w:p>
          <w:p w:rsidR="005828C9" w:rsidRDefault="005828C9" w:rsidP="00193F12">
            <w:pPr>
              <w:ind w:left="113" w:right="113"/>
              <w:rPr>
                <w:sz w:val="18"/>
                <w:szCs w:val="18"/>
              </w:rPr>
            </w:pPr>
            <w:r>
              <w:rPr>
                <w:sz w:val="18"/>
                <w:szCs w:val="18"/>
              </w:rPr>
              <w:t>Graphics</w:t>
            </w:r>
          </w:p>
          <w:p w:rsidR="005828C9" w:rsidRDefault="005828C9" w:rsidP="00193F12">
            <w:pPr>
              <w:ind w:left="113" w:right="113"/>
              <w:rPr>
                <w:sz w:val="18"/>
                <w:szCs w:val="18"/>
              </w:rPr>
            </w:pPr>
            <w:r>
              <w:rPr>
                <w:sz w:val="18"/>
                <w:szCs w:val="18"/>
              </w:rPr>
              <w:t>Workshop  Technology</w:t>
            </w:r>
          </w:p>
        </w:tc>
        <w:tc>
          <w:tcPr>
            <w:tcW w:w="2126"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r>
              <w:rPr>
                <w:sz w:val="18"/>
                <w:szCs w:val="18"/>
              </w:rPr>
              <w:t>Graphics</w:t>
            </w:r>
          </w:p>
          <w:p w:rsidR="005828C9" w:rsidRDefault="005828C9" w:rsidP="00193F12">
            <w:pPr>
              <w:ind w:left="113" w:right="113"/>
              <w:rPr>
                <w:sz w:val="18"/>
                <w:szCs w:val="18"/>
              </w:rPr>
            </w:pPr>
            <w:r>
              <w:rPr>
                <w:sz w:val="18"/>
                <w:szCs w:val="18"/>
              </w:rPr>
              <w:t>Workshop  Technology</w:t>
            </w:r>
          </w:p>
        </w:tc>
        <w:tc>
          <w:tcPr>
            <w:tcW w:w="1701" w:type="dxa"/>
            <w:shd w:val="clear" w:color="auto" w:fill="DBE5F1" w:themeFill="accent1" w:themeFillTint="33"/>
            <w:textDirection w:val="btLr"/>
          </w:tcPr>
          <w:p w:rsidR="005828C9" w:rsidRDefault="005828C9" w:rsidP="00193F12">
            <w:pPr>
              <w:ind w:left="113" w:right="113"/>
              <w:rPr>
                <w:sz w:val="18"/>
                <w:szCs w:val="18"/>
              </w:rPr>
            </w:pPr>
            <w:r>
              <w:rPr>
                <w:sz w:val="18"/>
                <w:szCs w:val="18"/>
              </w:rPr>
              <w:t>Food Technology</w:t>
            </w:r>
          </w:p>
          <w:p w:rsidR="005828C9" w:rsidRDefault="005828C9" w:rsidP="00193F12">
            <w:pPr>
              <w:ind w:left="113" w:right="113"/>
              <w:rPr>
                <w:sz w:val="18"/>
                <w:szCs w:val="18"/>
              </w:rPr>
            </w:pPr>
            <w:r>
              <w:rPr>
                <w:sz w:val="18"/>
                <w:szCs w:val="18"/>
              </w:rPr>
              <w:t>Digital Technology</w:t>
            </w:r>
          </w:p>
          <w:p w:rsidR="005828C9" w:rsidRDefault="005828C9" w:rsidP="00193F12">
            <w:pPr>
              <w:ind w:left="113" w:right="113"/>
              <w:rPr>
                <w:sz w:val="18"/>
                <w:szCs w:val="18"/>
              </w:rPr>
            </w:pPr>
          </w:p>
          <w:p w:rsidR="005828C9" w:rsidRDefault="005828C9" w:rsidP="00193F12">
            <w:pPr>
              <w:ind w:left="113" w:right="113"/>
              <w:rPr>
                <w:sz w:val="18"/>
                <w:szCs w:val="18"/>
              </w:rPr>
            </w:pPr>
            <w:r>
              <w:rPr>
                <w:sz w:val="18"/>
                <w:szCs w:val="18"/>
              </w:rPr>
              <w:t>Graphics</w:t>
            </w:r>
          </w:p>
          <w:p w:rsidR="005828C9" w:rsidRDefault="005828C9" w:rsidP="00193F12">
            <w:pPr>
              <w:ind w:left="113" w:right="113"/>
              <w:rPr>
                <w:sz w:val="18"/>
                <w:szCs w:val="18"/>
              </w:rPr>
            </w:pPr>
            <w:r>
              <w:rPr>
                <w:sz w:val="18"/>
                <w:szCs w:val="18"/>
              </w:rPr>
              <w:t>Workshop  Technology</w:t>
            </w:r>
          </w:p>
        </w:tc>
      </w:tr>
    </w:tbl>
    <w:p w:rsidR="005828C9" w:rsidRDefault="005828C9" w:rsidP="005828C9">
      <w:pPr>
        <w:tabs>
          <w:tab w:val="left" w:pos="2115"/>
        </w:tabs>
        <w:sectPr w:rsidR="005828C9" w:rsidSect="00193F12">
          <w:headerReference w:type="default" r:id="rId16"/>
          <w:pgSz w:w="11906" w:h="16838" w:code="9"/>
          <w:pgMar w:top="1170" w:right="450" w:bottom="1260" w:left="540" w:header="708" w:footer="708" w:gutter="0"/>
          <w:cols w:space="708"/>
          <w:docGrid w:linePitch="360"/>
        </w:sectPr>
      </w:pPr>
      <w:r>
        <w:rPr>
          <w:noProof/>
          <w:lang w:val="en-NZ" w:eastAsia="en-NZ" w:bidi="ar-SA"/>
        </w:rPr>
        <mc:AlternateContent>
          <mc:Choice Requires="wps">
            <w:drawing>
              <wp:anchor distT="0" distB="0" distL="114300" distR="114300" simplePos="0" relativeHeight="251666432" behindDoc="0" locked="0" layoutInCell="1" allowOverlap="1" wp14:anchorId="5A6FB032" wp14:editId="09C7587E">
                <wp:simplePos x="0" y="0"/>
                <wp:positionH relativeFrom="column">
                  <wp:posOffset>-85725</wp:posOffset>
                </wp:positionH>
                <wp:positionV relativeFrom="paragraph">
                  <wp:posOffset>-299720</wp:posOffset>
                </wp:positionV>
                <wp:extent cx="9201150" cy="308610"/>
                <wp:effectExtent l="0" t="0" r="0" b="635"/>
                <wp:wrapNone/>
                <wp:docPr id="62"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115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412EC0" w:rsidRDefault="00947E46" w:rsidP="005828C9">
                            <w:pPr>
                              <w:rPr>
                                <w:b/>
                                <w:sz w:val="28"/>
                              </w:rPr>
                            </w:pPr>
                            <w:r>
                              <w:rPr>
                                <w:b/>
                                <w:sz w:val="28"/>
                              </w:rPr>
                              <w:t>COURSES FOR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A6FB032" id="Text Box 107" o:spid="_x0000_s1036" type="#_x0000_t202" style="position:absolute;margin-left:-6.75pt;margin-top:-23.6pt;width:724.5pt;height:24.3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hw2ugIAAMQ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" filled="f" stroked="f">
                <v:textbox style="mso-fit-shape-to-text:t">
                  <w:txbxContent>
                    <w:p w:rsidR="00947E46" w:rsidRPr="00412EC0" w:rsidRDefault="00947E46" w:rsidP="005828C9">
                      <w:pPr>
                        <w:rPr>
                          <w:b/>
                          <w:sz w:val="28"/>
                        </w:rPr>
                      </w:pPr>
                      <w:r>
                        <w:rPr>
                          <w:b/>
                          <w:sz w:val="28"/>
                        </w:rPr>
                        <w:t>COURSES FOR 2018</w:t>
                      </w:r>
                    </w:p>
                  </w:txbxContent>
                </v:textbox>
              </v:shape>
            </w:pict>
          </mc:Fallback>
        </mc:AlternateContent>
      </w:r>
    </w:p>
    <w:p w:rsidR="005828C9" w:rsidRDefault="005828C9" w:rsidP="005828C9">
      <w:pPr>
        <w:jc w:val="center"/>
        <w:rPr>
          <w:rFonts w:asciiTheme="minorHAnsi" w:eastAsia="Times New Roman" w:hAnsiTheme="minorHAnsi" w:cstheme="minorHAnsi"/>
          <w:b/>
          <w:bCs/>
          <w:color w:val="0070C0"/>
          <w:sz w:val="36"/>
          <w:szCs w:val="36"/>
          <w:lang w:val="en" w:eastAsia="en-NZ"/>
        </w:rPr>
      </w:pPr>
      <w:r>
        <w:rPr>
          <w:rFonts w:asciiTheme="minorHAnsi" w:eastAsia="Times New Roman" w:hAnsiTheme="minorHAnsi" w:cstheme="minorHAnsi"/>
          <w:b/>
          <w:bCs/>
          <w:noProof/>
          <w:color w:val="0070C0"/>
          <w:sz w:val="36"/>
          <w:szCs w:val="36"/>
          <w:lang w:val="en-NZ" w:eastAsia="en-NZ" w:bidi="ar-SA"/>
        </w:rPr>
        <w:drawing>
          <wp:inline distT="0" distB="0" distL="0" distR="0" wp14:anchorId="14D793B2" wp14:editId="2D49D96C">
            <wp:extent cx="4794747" cy="661416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 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6166" cy="6629912"/>
                    </a:xfrm>
                    <a:prstGeom prst="rect">
                      <a:avLst/>
                    </a:prstGeom>
                  </pic:spPr>
                </pic:pic>
              </a:graphicData>
            </a:graphic>
          </wp:inline>
        </w:drawing>
      </w:r>
    </w:p>
    <w:p w:rsidR="005828C9" w:rsidRDefault="005828C9" w:rsidP="005828C9">
      <w:pPr>
        <w:jc w:val="center"/>
        <w:rPr>
          <w:rFonts w:asciiTheme="minorHAnsi" w:eastAsia="Times New Roman" w:hAnsiTheme="minorHAnsi" w:cstheme="minorHAnsi"/>
          <w:b/>
          <w:bCs/>
          <w:color w:val="0070C0"/>
          <w:sz w:val="36"/>
          <w:szCs w:val="36"/>
          <w:lang w:val="en" w:eastAsia="en-NZ"/>
        </w:rPr>
      </w:pPr>
    </w:p>
    <w:p w:rsidR="005828C9" w:rsidRDefault="005828C9" w:rsidP="005828C9">
      <w:pPr>
        <w:jc w:val="center"/>
        <w:rPr>
          <w:rFonts w:asciiTheme="minorHAnsi" w:eastAsia="Times New Roman" w:hAnsiTheme="minorHAnsi" w:cstheme="minorHAnsi"/>
          <w:b/>
          <w:bCs/>
          <w:color w:val="0070C0"/>
          <w:sz w:val="36"/>
          <w:szCs w:val="36"/>
          <w:lang w:val="en" w:eastAsia="en-NZ"/>
        </w:rPr>
      </w:pPr>
      <w:r>
        <w:rPr>
          <w:rFonts w:asciiTheme="minorHAnsi" w:eastAsia="Times New Roman" w:hAnsiTheme="minorHAnsi" w:cstheme="minorHAnsi"/>
          <w:b/>
          <w:bCs/>
          <w:noProof/>
          <w:color w:val="0070C0"/>
          <w:sz w:val="36"/>
          <w:szCs w:val="36"/>
          <w:lang w:val="en-NZ" w:eastAsia="en-NZ" w:bidi="ar-SA"/>
        </w:rPr>
        <w:drawing>
          <wp:inline distT="0" distB="0" distL="0" distR="0" wp14:anchorId="539AB0C7" wp14:editId="707CA51F">
            <wp:extent cx="5540396" cy="1859280"/>
            <wp:effectExtent l="0" t="0" r="317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work.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40396" cy="1859280"/>
                    </a:xfrm>
                    <a:prstGeom prst="rect">
                      <a:avLst/>
                    </a:prstGeom>
                  </pic:spPr>
                </pic:pic>
              </a:graphicData>
            </a:graphic>
          </wp:inline>
        </w:drawing>
      </w:r>
    </w:p>
    <w:p w:rsidR="005828C9" w:rsidRPr="001031FE" w:rsidRDefault="005828C9" w:rsidP="005828C9">
      <w:pPr>
        <w:rPr>
          <w:rFonts w:asciiTheme="minorHAnsi" w:eastAsia="Times New Roman" w:hAnsiTheme="minorHAnsi" w:cstheme="minorHAnsi"/>
          <w:color w:val="0070C0"/>
          <w:sz w:val="22"/>
          <w:szCs w:val="22"/>
          <w:lang w:val="en" w:eastAsia="en-NZ"/>
        </w:rPr>
      </w:pPr>
      <w:r w:rsidRPr="001031FE">
        <w:rPr>
          <w:rFonts w:asciiTheme="minorHAnsi" w:eastAsia="Times New Roman" w:hAnsiTheme="minorHAnsi" w:cstheme="minorHAnsi"/>
          <w:b/>
          <w:bCs/>
          <w:color w:val="0070C0"/>
          <w:sz w:val="36"/>
          <w:szCs w:val="36"/>
          <w:lang w:val="en" w:eastAsia="en-NZ"/>
        </w:rPr>
        <w:t>PB4L - POSITIVE BEHAVIOUR FOR LEARNING</w:t>
      </w:r>
    </w:p>
    <w:p w:rsidR="005828C9" w:rsidRDefault="005828C9" w:rsidP="005828C9">
      <w:pPr>
        <w:rPr>
          <w:rFonts w:eastAsia="Times New Roman" w:cstheme="minorHAnsi"/>
          <w:color w:val="004C66"/>
          <w:lang w:val="en" w:eastAsia="en-NZ"/>
        </w:rPr>
      </w:pPr>
    </w:p>
    <w:p w:rsidR="005828C9" w:rsidRPr="001031FE" w:rsidRDefault="005828C9" w:rsidP="005828C9">
      <w:pPr>
        <w:jc w:val="both"/>
        <w:rPr>
          <w:rFonts w:asciiTheme="minorHAnsi" w:eastAsia="Times New Roman" w:hAnsiTheme="minorHAnsi" w:cstheme="minorHAnsi"/>
          <w:color w:val="004C66"/>
          <w:lang w:val="en" w:eastAsia="en-NZ"/>
        </w:rPr>
      </w:pPr>
      <w:r w:rsidRPr="001031FE">
        <w:rPr>
          <w:rFonts w:asciiTheme="minorHAnsi" w:eastAsia="Times New Roman" w:hAnsiTheme="minorHAnsi" w:cstheme="minorHAnsi"/>
          <w:color w:val="004C66"/>
          <w:lang w:val="en" w:eastAsia="en-NZ"/>
        </w:rPr>
        <w:t xml:space="preserve">PB4L is a Ministry of Education </w:t>
      </w:r>
      <w:proofErr w:type="spellStart"/>
      <w:r w:rsidRPr="001031FE">
        <w:rPr>
          <w:rFonts w:asciiTheme="minorHAnsi" w:eastAsia="Times New Roman" w:hAnsiTheme="minorHAnsi" w:cstheme="minorHAnsi"/>
          <w:color w:val="004C66"/>
          <w:lang w:val="en" w:eastAsia="en-NZ"/>
        </w:rPr>
        <w:t>programme</w:t>
      </w:r>
      <w:proofErr w:type="spellEnd"/>
      <w:r w:rsidRPr="001031FE">
        <w:rPr>
          <w:rFonts w:asciiTheme="minorHAnsi" w:eastAsia="Times New Roman" w:hAnsiTheme="minorHAnsi" w:cstheme="minorHAnsi"/>
          <w:color w:val="004C66"/>
          <w:lang w:val="en" w:eastAsia="en-NZ"/>
        </w:rPr>
        <w:t xml:space="preserve"> where students are taught appropriate </w:t>
      </w:r>
      <w:proofErr w:type="spellStart"/>
      <w:r w:rsidRPr="001031FE">
        <w:rPr>
          <w:rFonts w:asciiTheme="minorHAnsi" w:eastAsia="Times New Roman" w:hAnsiTheme="minorHAnsi" w:cstheme="minorHAnsi"/>
          <w:color w:val="004C66"/>
          <w:lang w:val="en" w:eastAsia="en-NZ"/>
        </w:rPr>
        <w:t>behaviour</w:t>
      </w:r>
      <w:proofErr w:type="spellEnd"/>
      <w:r w:rsidRPr="001031FE">
        <w:rPr>
          <w:rFonts w:asciiTheme="minorHAnsi" w:eastAsia="Times New Roman" w:hAnsiTheme="minorHAnsi" w:cstheme="minorHAnsi"/>
          <w:color w:val="004C66"/>
          <w:lang w:val="en" w:eastAsia="en-NZ"/>
        </w:rPr>
        <w:t xml:space="preserve"> that will</w:t>
      </w:r>
      <w:r w:rsidRPr="001031FE">
        <w:rPr>
          <w:rFonts w:asciiTheme="minorHAnsi" w:eastAsia="Times New Roman" w:hAnsiTheme="minorHAnsi" w:cstheme="minorHAnsi"/>
          <w:color w:val="004C66"/>
          <w:sz w:val="20"/>
          <w:szCs w:val="20"/>
          <w:lang w:val="en" w:eastAsia="en-NZ"/>
        </w:rPr>
        <w:t xml:space="preserve"> </w:t>
      </w:r>
      <w:r w:rsidRPr="001031FE">
        <w:rPr>
          <w:rFonts w:asciiTheme="minorHAnsi" w:eastAsia="Times New Roman" w:hAnsiTheme="minorHAnsi" w:cstheme="minorHAnsi"/>
          <w:color w:val="004C66"/>
          <w:lang w:val="en" w:eastAsia="en-NZ"/>
        </w:rPr>
        <w:t>ultimately benefit their learning and achievement.</w:t>
      </w:r>
    </w:p>
    <w:p w:rsidR="005828C9" w:rsidRPr="001031FE" w:rsidRDefault="005828C9" w:rsidP="005828C9">
      <w:pPr>
        <w:jc w:val="both"/>
        <w:rPr>
          <w:rFonts w:asciiTheme="minorHAnsi" w:eastAsia="Times New Roman" w:hAnsiTheme="minorHAnsi" w:cstheme="minorHAnsi"/>
          <w:color w:val="004C66"/>
          <w:lang w:val="en" w:eastAsia="en-NZ"/>
        </w:rPr>
      </w:pPr>
      <w:r w:rsidRPr="001031FE">
        <w:rPr>
          <w:rFonts w:asciiTheme="minorHAnsi" w:eastAsia="Times New Roman" w:hAnsiTheme="minorHAnsi" w:cstheme="minorHAnsi"/>
          <w:color w:val="004C66"/>
          <w:lang w:val="en" w:eastAsia="en-NZ"/>
        </w:rPr>
        <w:t xml:space="preserve">This is an international </w:t>
      </w:r>
      <w:proofErr w:type="spellStart"/>
      <w:r w:rsidRPr="001031FE">
        <w:rPr>
          <w:rFonts w:asciiTheme="minorHAnsi" w:eastAsia="Times New Roman" w:hAnsiTheme="minorHAnsi" w:cstheme="minorHAnsi"/>
          <w:color w:val="004C66"/>
          <w:lang w:val="en" w:eastAsia="en-NZ"/>
        </w:rPr>
        <w:t>programme</w:t>
      </w:r>
      <w:proofErr w:type="spellEnd"/>
      <w:r w:rsidRPr="001031FE">
        <w:rPr>
          <w:rFonts w:asciiTheme="minorHAnsi" w:eastAsia="Times New Roman" w:hAnsiTheme="minorHAnsi" w:cstheme="minorHAnsi"/>
          <w:color w:val="004C66"/>
          <w:lang w:val="en" w:eastAsia="en-NZ"/>
        </w:rPr>
        <w:t xml:space="preserve"> based around the idea that </w:t>
      </w:r>
      <w:proofErr w:type="spellStart"/>
      <w:r w:rsidRPr="001031FE">
        <w:rPr>
          <w:rFonts w:asciiTheme="minorHAnsi" w:eastAsia="Times New Roman" w:hAnsiTheme="minorHAnsi" w:cstheme="minorHAnsi"/>
          <w:color w:val="004C66"/>
          <w:lang w:val="en" w:eastAsia="en-NZ"/>
        </w:rPr>
        <w:t>behaviour</w:t>
      </w:r>
      <w:proofErr w:type="spellEnd"/>
      <w:r w:rsidRPr="001031FE">
        <w:rPr>
          <w:rFonts w:asciiTheme="minorHAnsi" w:eastAsia="Times New Roman" w:hAnsiTheme="minorHAnsi" w:cstheme="minorHAnsi"/>
          <w:color w:val="004C66"/>
          <w:lang w:val="en" w:eastAsia="en-NZ"/>
        </w:rPr>
        <w:t xml:space="preserve"> changes as circumstances change.</w:t>
      </w:r>
    </w:p>
    <w:p w:rsidR="005828C9" w:rsidRPr="001031FE" w:rsidRDefault="005828C9" w:rsidP="005828C9">
      <w:pPr>
        <w:jc w:val="both"/>
        <w:rPr>
          <w:rFonts w:asciiTheme="minorHAnsi" w:eastAsia="Times New Roman" w:hAnsiTheme="minorHAnsi" w:cstheme="minorHAnsi"/>
          <w:color w:val="004C66"/>
          <w:lang w:val="en" w:eastAsia="en-NZ"/>
        </w:rPr>
      </w:pPr>
      <w:r w:rsidRPr="001031FE">
        <w:rPr>
          <w:rFonts w:asciiTheme="minorHAnsi" w:eastAsia="Times New Roman" w:hAnsiTheme="minorHAnsi" w:cstheme="minorHAnsi"/>
          <w:color w:val="004C66"/>
          <w:lang w:val="en" w:eastAsia="en-NZ"/>
        </w:rPr>
        <w:t xml:space="preserve">We have a Rewards </w:t>
      </w:r>
      <w:proofErr w:type="spellStart"/>
      <w:r w:rsidRPr="001031FE">
        <w:rPr>
          <w:rFonts w:asciiTheme="minorHAnsi" w:eastAsia="Times New Roman" w:hAnsiTheme="minorHAnsi" w:cstheme="minorHAnsi"/>
          <w:color w:val="004C66"/>
          <w:lang w:val="en" w:eastAsia="en-NZ"/>
        </w:rPr>
        <w:t>programme</w:t>
      </w:r>
      <w:proofErr w:type="spellEnd"/>
      <w:r w:rsidRPr="001031FE">
        <w:rPr>
          <w:rFonts w:asciiTheme="minorHAnsi" w:eastAsia="Times New Roman" w:hAnsiTheme="minorHAnsi" w:cstheme="minorHAnsi"/>
          <w:color w:val="004C66"/>
          <w:lang w:val="en" w:eastAsia="en-NZ"/>
        </w:rPr>
        <w:t xml:space="preserve"> that operates all of the time and acknowledges the children positive </w:t>
      </w:r>
      <w:proofErr w:type="spellStart"/>
      <w:r w:rsidRPr="001031FE">
        <w:rPr>
          <w:rFonts w:asciiTheme="minorHAnsi" w:eastAsia="Times New Roman" w:hAnsiTheme="minorHAnsi" w:cstheme="minorHAnsi"/>
          <w:color w:val="004C66"/>
          <w:lang w:val="en" w:eastAsia="en-NZ"/>
        </w:rPr>
        <w:t>behaviour</w:t>
      </w:r>
      <w:proofErr w:type="spellEnd"/>
      <w:r w:rsidRPr="001031FE">
        <w:rPr>
          <w:rFonts w:asciiTheme="minorHAnsi" w:eastAsia="Times New Roman" w:hAnsiTheme="minorHAnsi" w:cstheme="minorHAnsi"/>
          <w:color w:val="004C66"/>
          <w:lang w:val="en" w:eastAsia="en-NZ"/>
        </w:rPr>
        <w:t>. We also have a card system that warns children of negative choices they make.</w:t>
      </w:r>
    </w:p>
    <w:p w:rsidR="005828C9" w:rsidRDefault="005828C9" w:rsidP="005828C9">
      <w:pPr>
        <w:jc w:val="both"/>
        <w:rPr>
          <w:rFonts w:eastAsia="Times New Roman" w:cstheme="minorHAnsi"/>
          <w:color w:val="004C66"/>
          <w:lang w:val="en" w:eastAsia="en-NZ"/>
        </w:rPr>
      </w:pPr>
      <w:proofErr w:type="spellStart"/>
      <w:r w:rsidRPr="001031FE">
        <w:rPr>
          <w:rFonts w:asciiTheme="minorHAnsi" w:eastAsia="Times New Roman" w:hAnsiTheme="minorHAnsi" w:cstheme="minorHAnsi"/>
          <w:color w:val="004C66"/>
          <w:lang w:val="en" w:eastAsia="en-NZ"/>
        </w:rPr>
        <w:t>Behaviour</w:t>
      </w:r>
      <w:proofErr w:type="spellEnd"/>
      <w:r w:rsidRPr="001031FE">
        <w:rPr>
          <w:rFonts w:asciiTheme="minorHAnsi" w:eastAsia="Times New Roman" w:hAnsiTheme="minorHAnsi" w:cstheme="minorHAnsi"/>
          <w:color w:val="004C66"/>
          <w:lang w:val="en" w:eastAsia="en-NZ"/>
        </w:rPr>
        <w:t xml:space="preserve"> is about choices. As a school we are consistent with our expectations and consequences to assist the children in making positive choices. </w:t>
      </w:r>
    </w:p>
    <w:p w:rsidR="005828C9" w:rsidRPr="001031FE" w:rsidRDefault="005828C9" w:rsidP="005828C9">
      <w:pPr>
        <w:jc w:val="both"/>
        <w:rPr>
          <w:rFonts w:asciiTheme="minorHAnsi" w:eastAsia="Times New Roman" w:hAnsiTheme="minorHAnsi" w:cstheme="minorHAnsi"/>
          <w:color w:val="004C66"/>
          <w:lang w:val="en" w:eastAsia="en-NZ"/>
        </w:rPr>
      </w:pPr>
    </w:p>
    <w:p w:rsidR="005828C9" w:rsidRPr="001031FE" w:rsidRDefault="005828C9" w:rsidP="005828C9">
      <w:pPr>
        <w:rPr>
          <w:rFonts w:asciiTheme="minorHAnsi" w:eastAsia="Times New Roman" w:hAnsiTheme="minorHAnsi" w:cstheme="minorHAnsi"/>
          <w:color w:val="004C66"/>
          <w:sz w:val="32"/>
          <w:szCs w:val="32"/>
          <w:lang w:val="en" w:eastAsia="en-NZ"/>
        </w:rPr>
      </w:pPr>
      <w:proofErr w:type="spellStart"/>
      <w:r w:rsidRPr="001031FE">
        <w:rPr>
          <w:rFonts w:asciiTheme="minorHAnsi" w:eastAsia="Times New Roman" w:hAnsiTheme="minorHAnsi" w:cstheme="minorHAnsi"/>
          <w:color w:val="004C66"/>
          <w:lang w:val="en" w:eastAsia="en-NZ"/>
        </w:rPr>
        <w:t>Putaruru</w:t>
      </w:r>
      <w:proofErr w:type="spellEnd"/>
      <w:r w:rsidRPr="001031FE">
        <w:rPr>
          <w:rFonts w:asciiTheme="minorHAnsi" w:eastAsia="Times New Roman" w:hAnsiTheme="minorHAnsi" w:cstheme="minorHAnsi"/>
          <w:color w:val="004C66"/>
          <w:lang w:val="en" w:eastAsia="en-NZ"/>
        </w:rPr>
        <w:t xml:space="preserve"> College's PB4L </w:t>
      </w:r>
      <w:proofErr w:type="spellStart"/>
      <w:r w:rsidRPr="001031FE">
        <w:rPr>
          <w:rFonts w:asciiTheme="minorHAnsi" w:eastAsia="Times New Roman" w:hAnsiTheme="minorHAnsi" w:cstheme="minorHAnsi"/>
          <w:color w:val="004C66"/>
          <w:lang w:val="en" w:eastAsia="en-NZ"/>
        </w:rPr>
        <w:t>programme</w:t>
      </w:r>
      <w:proofErr w:type="spellEnd"/>
      <w:r w:rsidRPr="001031FE">
        <w:rPr>
          <w:rFonts w:asciiTheme="minorHAnsi" w:eastAsia="Times New Roman" w:hAnsiTheme="minorHAnsi" w:cstheme="minorHAnsi"/>
          <w:color w:val="004C66"/>
          <w:lang w:val="en" w:eastAsia="en-NZ"/>
        </w:rPr>
        <w:t xml:space="preserve"> is called </w:t>
      </w:r>
      <w:r w:rsidRPr="001031FE">
        <w:rPr>
          <w:rFonts w:asciiTheme="minorHAnsi" w:eastAsia="Times New Roman" w:hAnsiTheme="minorHAnsi" w:cstheme="minorHAnsi"/>
          <w:color w:val="004C66"/>
          <w:sz w:val="32"/>
          <w:szCs w:val="32"/>
          <w:lang w:val="en" w:eastAsia="en-NZ"/>
        </w:rPr>
        <w:t>DARE</w:t>
      </w:r>
    </w:p>
    <w:p w:rsidR="005828C9" w:rsidRDefault="005828C9" w:rsidP="005828C9">
      <w:pPr>
        <w:spacing w:line="360" w:lineRule="auto"/>
        <w:rPr>
          <w:rFonts w:eastAsia="Times New Roman" w:cstheme="minorHAnsi"/>
          <w:b/>
          <w:color w:val="004C66"/>
          <w:lang w:val="en" w:eastAsia="en-NZ"/>
        </w:rPr>
      </w:pPr>
    </w:p>
    <w:p w:rsidR="005828C9" w:rsidRPr="005F2802" w:rsidRDefault="005828C9" w:rsidP="005828C9">
      <w:pPr>
        <w:spacing w:line="360" w:lineRule="auto"/>
        <w:rPr>
          <w:rFonts w:asciiTheme="minorHAnsi" w:eastAsia="Times New Roman" w:hAnsiTheme="minorHAnsi" w:cstheme="minorHAnsi"/>
          <w:color w:val="004C66"/>
          <w:sz w:val="32"/>
          <w:szCs w:val="32"/>
          <w:lang w:val="en" w:eastAsia="en-NZ"/>
        </w:rPr>
      </w:pPr>
      <w:proofErr w:type="gramStart"/>
      <w:r w:rsidRPr="005F2802">
        <w:rPr>
          <w:rFonts w:asciiTheme="minorHAnsi" w:eastAsia="Times New Roman" w:hAnsiTheme="minorHAnsi" w:cstheme="minorHAnsi"/>
          <w:b/>
          <w:color w:val="004C66"/>
          <w:sz w:val="32"/>
          <w:szCs w:val="32"/>
          <w:lang w:val="en" w:eastAsia="en-NZ"/>
        </w:rPr>
        <w:t>D</w:t>
      </w:r>
      <w:r w:rsidRPr="005F2802">
        <w:rPr>
          <w:rFonts w:asciiTheme="minorHAnsi" w:eastAsia="Times New Roman" w:hAnsiTheme="minorHAnsi" w:cstheme="minorHAnsi"/>
          <w:color w:val="004C66"/>
          <w:sz w:val="32"/>
          <w:szCs w:val="32"/>
          <w:lang w:val="en" w:eastAsia="en-NZ"/>
        </w:rPr>
        <w:t>etermination</w:t>
      </w:r>
      <w:r w:rsidR="00C02B41">
        <w:rPr>
          <w:rFonts w:asciiTheme="minorHAnsi" w:eastAsia="Times New Roman" w:hAnsiTheme="minorHAnsi" w:cstheme="minorHAnsi"/>
          <w:color w:val="004C66"/>
          <w:sz w:val="32"/>
          <w:szCs w:val="32"/>
          <w:lang w:val="en" w:eastAsia="en-NZ"/>
        </w:rPr>
        <w:t xml:space="preserve">  -</w:t>
      </w:r>
      <w:proofErr w:type="gramEnd"/>
      <w:r w:rsidR="00C02B41">
        <w:rPr>
          <w:rFonts w:asciiTheme="minorHAnsi" w:eastAsia="Times New Roman" w:hAnsiTheme="minorHAnsi" w:cstheme="minorHAnsi"/>
          <w:color w:val="004C66"/>
          <w:sz w:val="32"/>
          <w:szCs w:val="32"/>
          <w:lang w:val="en" w:eastAsia="en-NZ"/>
        </w:rPr>
        <w:t xml:space="preserve"> </w:t>
      </w:r>
      <w:proofErr w:type="spellStart"/>
      <w:r w:rsidR="00C02B41">
        <w:rPr>
          <w:rFonts w:asciiTheme="minorHAnsi" w:eastAsia="Times New Roman" w:hAnsiTheme="minorHAnsi" w:cstheme="minorHAnsi"/>
          <w:color w:val="004C66"/>
          <w:sz w:val="32"/>
          <w:szCs w:val="32"/>
          <w:lang w:val="en" w:eastAsia="en-NZ"/>
        </w:rPr>
        <w:t>Manawanui</w:t>
      </w:r>
      <w:proofErr w:type="spellEnd"/>
    </w:p>
    <w:p w:rsidR="005828C9" w:rsidRPr="005F2802" w:rsidRDefault="005828C9" w:rsidP="005828C9">
      <w:pPr>
        <w:spacing w:line="360" w:lineRule="auto"/>
        <w:rPr>
          <w:rFonts w:asciiTheme="minorHAnsi" w:eastAsia="Times New Roman" w:hAnsiTheme="minorHAnsi" w:cstheme="minorHAnsi"/>
          <w:color w:val="004C66"/>
          <w:sz w:val="32"/>
          <w:szCs w:val="32"/>
          <w:lang w:val="en" w:eastAsia="en-NZ"/>
        </w:rPr>
      </w:pPr>
      <w:r w:rsidRPr="005F2802">
        <w:rPr>
          <w:rFonts w:asciiTheme="minorHAnsi" w:eastAsia="Times New Roman" w:hAnsiTheme="minorHAnsi" w:cstheme="minorHAnsi"/>
          <w:b/>
          <w:color w:val="004C66"/>
          <w:sz w:val="32"/>
          <w:szCs w:val="32"/>
          <w:lang w:val="en" w:eastAsia="en-NZ"/>
        </w:rPr>
        <w:t>A</w:t>
      </w:r>
      <w:r w:rsidRPr="005F2802">
        <w:rPr>
          <w:rFonts w:asciiTheme="minorHAnsi" w:eastAsia="Times New Roman" w:hAnsiTheme="minorHAnsi" w:cstheme="minorHAnsi"/>
          <w:color w:val="004C66"/>
          <w:sz w:val="32"/>
          <w:szCs w:val="32"/>
          <w:lang w:val="en" w:eastAsia="en-NZ"/>
        </w:rPr>
        <w:t>chievement</w:t>
      </w:r>
      <w:r w:rsidR="00C02B41">
        <w:rPr>
          <w:rFonts w:asciiTheme="minorHAnsi" w:eastAsia="Times New Roman" w:hAnsiTheme="minorHAnsi" w:cstheme="minorHAnsi"/>
          <w:color w:val="004C66"/>
          <w:sz w:val="32"/>
          <w:szCs w:val="32"/>
          <w:lang w:val="en" w:eastAsia="en-NZ"/>
        </w:rPr>
        <w:t xml:space="preserve"> - </w:t>
      </w:r>
      <w:proofErr w:type="spellStart"/>
      <w:r w:rsidR="00C02B41">
        <w:rPr>
          <w:rFonts w:asciiTheme="minorHAnsi" w:eastAsia="Times New Roman" w:hAnsiTheme="minorHAnsi" w:cstheme="minorHAnsi"/>
          <w:color w:val="004C66"/>
          <w:sz w:val="32"/>
          <w:szCs w:val="32"/>
          <w:lang w:val="en" w:eastAsia="en-NZ"/>
        </w:rPr>
        <w:t>Kawenga</w:t>
      </w:r>
      <w:proofErr w:type="spellEnd"/>
    </w:p>
    <w:p w:rsidR="005828C9" w:rsidRPr="005F2802" w:rsidRDefault="005828C9" w:rsidP="005828C9">
      <w:pPr>
        <w:spacing w:line="360" w:lineRule="auto"/>
        <w:rPr>
          <w:rFonts w:asciiTheme="minorHAnsi" w:eastAsia="Times New Roman" w:hAnsiTheme="minorHAnsi" w:cstheme="minorHAnsi"/>
          <w:color w:val="004C66"/>
          <w:sz w:val="32"/>
          <w:szCs w:val="32"/>
          <w:lang w:val="en" w:eastAsia="en-NZ"/>
        </w:rPr>
      </w:pPr>
      <w:r w:rsidRPr="005F2802">
        <w:rPr>
          <w:rFonts w:asciiTheme="minorHAnsi" w:eastAsia="Times New Roman" w:hAnsiTheme="minorHAnsi" w:cstheme="minorHAnsi"/>
          <w:b/>
          <w:color w:val="004C66"/>
          <w:sz w:val="32"/>
          <w:szCs w:val="32"/>
          <w:lang w:val="en" w:eastAsia="en-NZ"/>
        </w:rPr>
        <w:t>R</w:t>
      </w:r>
      <w:r w:rsidRPr="005F2802">
        <w:rPr>
          <w:rFonts w:asciiTheme="minorHAnsi" w:eastAsia="Times New Roman" w:hAnsiTheme="minorHAnsi" w:cstheme="minorHAnsi"/>
          <w:color w:val="004C66"/>
          <w:sz w:val="32"/>
          <w:szCs w:val="32"/>
          <w:lang w:val="en" w:eastAsia="en-NZ"/>
        </w:rPr>
        <w:t>espect</w:t>
      </w:r>
      <w:r w:rsidR="00C02B41">
        <w:rPr>
          <w:rFonts w:asciiTheme="minorHAnsi" w:eastAsia="Times New Roman" w:hAnsiTheme="minorHAnsi" w:cstheme="minorHAnsi"/>
          <w:color w:val="004C66"/>
          <w:sz w:val="32"/>
          <w:szCs w:val="32"/>
          <w:lang w:val="en" w:eastAsia="en-NZ"/>
        </w:rPr>
        <w:t xml:space="preserve"> - </w:t>
      </w:r>
      <w:proofErr w:type="spellStart"/>
      <w:r w:rsidR="00C02B41">
        <w:rPr>
          <w:rFonts w:asciiTheme="minorHAnsi" w:eastAsia="Times New Roman" w:hAnsiTheme="minorHAnsi" w:cstheme="minorHAnsi"/>
          <w:color w:val="004C66"/>
          <w:sz w:val="32"/>
          <w:szCs w:val="32"/>
          <w:lang w:val="en" w:eastAsia="en-NZ"/>
        </w:rPr>
        <w:t>Pono</w:t>
      </w:r>
      <w:proofErr w:type="spellEnd"/>
    </w:p>
    <w:p w:rsidR="005828C9" w:rsidRPr="005F2802" w:rsidRDefault="005828C9" w:rsidP="005828C9">
      <w:pPr>
        <w:spacing w:line="360" w:lineRule="auto"/>
        <w:rPr>
          <w:rFonts w:asciiTheme="minorHAnsi" w:eastAsia="Times New Roman" w:hAnsiTheme="minorHAnsi" w:cstheme="minorHAnsi"/>
          <w:color w:val="004C66"/>
          <w:sz w:val="32"/>
          <w:szCs w:val="32"/>
          <w:lang w:val="en" w:eastAsia="en-NZ"/>
        </w:rPr>
      </w:pPr>
      <w:r w:rsidRPr="005F2802">
        <w:rPr>
          <w:rFonts w:asciiTheme="minorHAnsi" w:eastAsia="Times New Roman" w:hAnsiTheme="minorHAnsi" w:cstheme="minorHAnsi"/>
          <w:b/>
          <w:color w:val="004C66"/>
          <w:sz w:val="32"/>
          <w:szCs w:val="32"/>
          <w:lang w:val="en" w:eastAsia="en-NZ"/>
        </w:rPr>
        <w:t>E</w:t>
      </w:r>
      <w:r w:rsidRPr="005F2802">
        <w:rPr>
          <w:rFonts w:asciiTheme="minorHAnsi" w:eastAsia="Times New Roman" w:hAnsiTheme="minorHAnsi" w:cstheme="minorHAnsi"/>
          <w:color w:val="004C66"/>
          <w:sz w:val="32"/>
          <w:szCs w:val="32"/>
          <w:lang w:val="en" w:eastAsia="en-NZ"/>
        </w:rPr>
        <w:t>xcellence</w:t>
      </w:r>
      <w:r w:rsidR="00C02B41">
        <w:rPr>
          <w:rFonts w:asciiTheme="minorHAnsi" w:eastAsia="Times New Roman" w:hAnsiTheme="minorHAnsi" w:cstheme="minorHAnsi"/>
          <w:color w:val="004C66"/>
          <w:sz w:val="32"/>
          <w:szCs w:val="32"/>
          <w:lang w:val="en" w:eastAsia="en-NZ"/>
        </w:rPr>
        <w:t xml:space="preserve"> - </w:t>
      </w:r>
      <w:proofErr w:type="spellStart"/>
      <w:r w:rsidR="00C02B41">
        <w:rPr>
          <w:rFonts w:asciiTheme="minorHAnsi" w:eastAsia="Times New Roman" w:hAnsiTheme="minorHAnsi" w:cstheme="minorHAnsi"/>
          <w:color w:val="004C66"/>
          <w:sz w:val="32"/>
          <w:szCs w:val="32"/>
          <w:lang w:val="en" w:eastAsia="en-NZ"/>
        </w:rPr>
        <w:t>Hiranga</w:t>
      </w:r>
      <w:proofErr w:type="spellEnd"/>
    </w:p>
    <w:p w:rsidR="005828C9" w:rsidRPr="001031FE" w:rsidRDefault="005828C9" w:rsidP="005828C9">
      <w:pPr>
        <w:rPr>
          <w:rFonts w:asciiTheme="minorHAnsi" w:hAnsiTheme="minorHAnsi" w:cstheme="minorHAnsi"/>
        </w:rPr>
      </w:pPr>
    </w:p>
    <w:p w:rsidR="005828C9" w:rsidRPr="001031FE" w:rsidRDefault="005828C9" w:rsidP="005828C9">
      <w:pPr>
        <w:rPr>
          <w:rFonts w:asciiTheme="minorHAnsi" w:hAnsiTheme="minorHAnsi" w:cstheme="minorHAnsi"/>
        </w:rPr>
      </w:pPr>
    </w:p>
    <w:p w:rsidR="005828C9" w:rsidRDefault="005828C9" w:rsidP="005828C9">
      <w:r>
        <w:rPr>
          <w:noProof/>
          <w:lang w:val="en-NZ" w:eastAsia="en-NZ" w:bidi="ar-SA"/>
        </w:rPr>
        <w:drawing>
          <wp:inline distT="0" distB="0" distL="0" distR="0" wp14:anchorId="50076A64" wp14:editId="47895253">
            <wp:extent cx="5731510" cy="3274060"/>
            <wp:effectExtent l="0" t="0" r="254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site_PB4L.jpg"/>
                    <pic:cNvPicPr/>
                  </pic:nvPicPr>
                  <pic:blipFill>
                    <a:blip r:embed="rId19">
                      <a:extLst>
                        <a:ext uri="{28A0092B-C50C-407E-A947-70E740481C1C}">
                          <a14:useLocalDpi xmlns:a14="http://schemas.microsoft.com/office/drawing/2010/main" val="0"/>
                        </a:ext>
                      </a:extLst>
                    </a:blip>
                    <a:stretch>
                      <a:fillRect/>
                    </a:stretch>
                  </pic:blipFill>
                  <pic:spPr>
                    <a:xfrm>
                      <a:off x="0" y="0"/>
                      <a:ext cx="5731510" cy="3274060"/>
                    </a:xfrm>
                    <a:prstGeom prst="rect">
                      <a:avLst/>
                    </a:prstGeom>
                  </pic:spPr>
                </pic:pic>
              </a:graphicData>
            </a:graphic>
          </wp:inline>
        </w:drawing>
      </w:r>
    </w:p>
    <w:p w:rsidR="005828C9" w:rsidRDefault="005828C9" w:rsidP="005828C9">
      <w:pPr>
        <w:spacing w:after="240"/>
        <w:jc w:val="both"/>
        <w:rPr>
          <w:b/>
          <w:color w:val="0070C0"/>
          <w:sz w:val="36"/>
          <w:szCs w:val="36"/>
        </w:rPr>
      </w:pPr>
    </w:p>
    <w:p w:rsidR="005828C9" w:rsidRDefault="005828C9" w:rsidP="005828C9">
      <w:pPr>
        <w:spacing w:after="240"/>
        <w:jc w:val="both"/>
        <w:rPr>
          <w:b/>
          <w:color w:val="0070C0"/>
          <w:sz w:val="36"/>
          <w:szCs w:val="36"/>
        </w:rPr>
      </w:pPr>
    </w:p>
    <w:p w:rsidR="005828C9" w:rsidRPr="00351E12" w:rsidRDefault="005828C9" w:rsidP="005828C9">
      <w:pPr>
        <w:spacing w:after="240"/>
        <w:jc w:val="both"/>
        <w:rPr>
          <w:b/>
          <w:color w:val="0070C0"/>
          <w:sz w:val="36"/>
          <w:szCs w:val="36"/>
        </w:rPr>
      </w:pPr>
      <w:r>
        <w:rPr>
          <w:b/>
          <w:noProof/>
          <w:color w:val="0070C0"/>
          <w:sz w:val="36"/>
          <w:szCs w:val="36"/>
          <w:lang w:val="en-NZ" w:eastAsia="en-NZ" w:bidi="ar-SA"/>
        </w:rPr>
        <mc:AlternateContent>
          <mc:Choice Requires="wps">
            <w:drawing>
              <wp:anchor distT="0" distB="0" distL="114300" distR="114300" simplePos="0" relativeHeight="251669504" behindDoc="0" locked="0" layoutInCell="1" allowOverlap="1" wp14:anchorId="56CD9FF1" wp14:editId="297DD67D">
                <wp:simplePos x="0" y="0"/>
                <wp:positionH relativeFrom="column">
                  <wp:posOffset>3799114</wp:posOffset>
                </wp:positionH>
                <wp:positionV relativeFrom="paragraph">
                  <wp:posOffset>-283029</wp:posOffset>
                </wp:positionV>
                <wp:extent cx="2433865" cy="9886950"/>
                <wp:effectExtent l="0" t="0" r="0" b="0"/>
                <wp:wrapNone/>
                <wp:docPr id="61"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3865" cy="9886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athletics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badminton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basketball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bowls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boxing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chess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cricket</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cross</w:t>
                            </w:r>
                            <w:proofErr w:type="gramEnd"/>
                            <w:r w:rsidRPr="00F8626C">
                              <w:rPr>
                                <w:rFonts w:ascii="GillSansMT" w:eastAsiaTheme="minorHAnsi" w:hAnsi="GillSansMT" w:cs="GillSansMT"/>
                                <w:color w:val="A6A6A6" w:themeColor="background1" w:themeShade="A6"/>
                                <w:sz w:val="32"/>
                                <w:szCs w:val="32"/>
                                <w:lang w:bidi="ar-SA"/>
                              </w:rPr>
                              <w:t xml:space="preserve"> country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equestrian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golf</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gymnastics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hockey</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junior</w:t>
                            </w:r>
                            <w:proofErr w:type="gramEnd"/>
                            <w:r w:rsidRPr="00F8626C">
                              <w:rPr>
                                <w:rFonts w:ascii="GillSansMT" w:eastAsiaTheme="minorHAnsi" w:hAnsi="GillSansMT" w:cs="GillSansMT"/>
                                <w:color w:val="A6A6A6" w:themeColor="background1" w:themeShade="A6"/>
                                <w:sz w:val="32"/>
                                <w:szCs w:val="32"/>
                                <w:lang w:bidi="ar-SA"/>
                              </w:rPr>
                              <w:t xml:space="preserve"> sports camp </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spellStart"/>
                            <w:proofErr w:type="gramStart"/>
                            <w:r w:rsidRPr="00F8626C">
                              <w:rPr>
                                <w:rFonts w:ascii="GillSansMT" w:eastAsiaTheme="minorHAnsi" w:hAnsi="GillSansMT" w:cs="GillSansMT"/>
                                <w:color w:val="A6A6A6" w:themeColor="background1" w:themeShade="A6"/>
                                <w:sz w:val="32"/>
                                <w:szCs w:val="32"/>
                                <w:lang w:bidi="ar-SA"/>
                              </w:rPr>
                              <w:t>ki</w:t>
                            </w:r>
                            <w:proofErr w:type="spellEnd"/>
                            <w:r w:rsidRPr="00F8626C">
                              <w:rPr>
                                <w:rFonts w:ascii="GillSansMT" w:eastAsiaTheme="minorHAnsi" w:hAnsi="GillSansMT" w:cs="GillSansMT"/>
                                <w:color w:val="A6A6A6" w:themeColor="background1" w:themeShade="A6"/>
                                <w:sz w:val="32"/>
                                <w:szCs w:val="32"/>
                                <w:lang w:bidi="ar-SA"/>
                              </w:rPr>
                              <w:t>-o-</w:t>
                            </w:r>
                            <w:proofErr w:type="spellStart"/>
                            <w:r w:rsidRPr="00F8626C">
                              <w:rPr>
                                <w:rFonts w:ascii="GillSansMT" w:eastAsiaTheme="minorHAnsi" w:hAnsi="GillSansMT" w:cs="GillSansMT"/>
                                <w:color w:val="A6A6A6" w:themeColor="background1" w:themeShade="A6"/>
                                <w:sz w:val="32"/>
                                <w:szCs w:val="32"/>
                                <w:lang w:bidi="ar-SA"/>
                              </w:rPr>
                              <w:t>rahi</w:t>
                            </w:r>
                            <w:proofErr w:type="spellEnd"/>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motor-cross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netball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orienteering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outdoor</w:t>
                            </w:r>
                            <w:proofErr w:type="gramEnd"/>
                            <w:r w:rsidRPr="00F8626C">
                              <w:rPr>
                                <w:rFonts w:ascii="GillSansMT" w:eastAsiaTheme="minorHAnsi" w:hAnsi="GillSansMT" w:cs="GillSansMT"/>
                                <w:color w:val="A6A6A6" w:themeColor="background1" w:themeShade="A6"/>
                                <w:sz w:val="32"/>
                                <w:szCs w:val="32"/>
                                <w:lang w:bidi="ar-SA"/>
                              </w:rPr>
                              <w:t xml:space="preserve"> pursuits</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rock</w:t>
                            </w:r>
                            <w:proofErr w:type="gramEnd"/>
                            <w:r w:rsidRPr="00F8626C">
                              <w:rPr>
                                <w:rFonts w:ascii="GillSansMT" w:eastAsiaTheme="minorHAnsi" w:hAnsi="GillSansMT" w:cs="GillSansMT"/>
                                <w:color w:val="A6A6A6" w:themeColor="background1" w:themeShade="A6"/>
                                <w:sz w:val="32"/>
                                <w:szCs w:val="32"/>
                                <w:lang w:bidi="ar-SA"/>
                              </w:rPr>
                              <w:t xml:space="preserve"> climbing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rugby</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small-bore</w:t>
                            </w:r>
                            <w:proofErr w:type="gramEnd"/>
                            <w:r w:rsidRPr="00F8626C">
                              <w:rPr>
                                <w:rFonts w:ascii="GillSansMT" w:eastAsiaTheme="minorHAnsi" w:hAnsi="GillSansMT" w:cs="GillSansMT"/>
                                <w:color w:val="A6A6A6" w:themeColor="background1" w:themeShade="A6"/>
                                <w:sz w:val="32"/>
                                <w:szCs w:val="32"/>
                                <w:lang w:bidi="ar-SA"/>
                              </w:rPr>
                              <w:t xml:space="preserve"> shooting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clay</w:t>
                            </w:r>
                            <w:proofErr w:type="gramEnd"/>
                            <w:r w:rsidRPr="00F8626C">
                              <w:rPr>
                                <w:rFonts w:ascii="GillSansMT" w:eastAsiaTheme="minorHAnsi" w:hAnsi="GillSansMT" w:cs="GillSansMT"/>
                                <w:color w:val="A6A6A6" w:themeColor="background1" w:themeShade="A6"/>
                                <w:sz w:val="32"/>
                                <w:szCs w:val="32"/>
                                <w:lang w:bidi="ar-SA"/>
                              </w:rPr>
                              <w:t xml:space="preserve"> target shooting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sevens</w:t>
                            </w:r>
                            <w:proofErr w:type="gramEnd"/>
                            <w:r w:rsidRPr="00F8626C">
                              <w:rPr>
                                <w:rFonts w:ascii="GillSansMT" w:eastAsiaTheme="minorHAnsi" w:hAnsi="GillSansMT" w:cs="GillSansMT"/>
                                <w:color w:val="A6A6A6" w:themeColor="background1" w:themeShade="A6"/>
                                <w:sz w:val="32"/>
                                <w:szCs w:val="32"/>
                                <w:lang w:bidi="ar-SA"/>
                              </w:rPr>
                              <w:t xml:space="preserve"> rugby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soccer</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squash</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swimming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tennis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touch</w:t>
                            </w:r>
                            <w:proofErr w:type="gramEnd"/>
                            <w:r w:rsidRPr="00F8626C">
                              <w:rPr>
                                <w:rFonts w:ascii="GillSansMT" w:eastAsiaTheme="minorHAnsi" w:hAnsi="GillSansMT" w:cs="GillSansMT"/>
                                <w:color w:val="A6A6A6" w:themeColor="background1" w:themeShade="A6"/>
                                <w:sz w:val="32"/>
                                <w:szCs w:val="32"/>
                                <w:lang w:bidi="ar-SA"/>
                              </w:rPr>
                              <w:t xml:space="preserve"> rugby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triathlon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tramping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volleyball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waka</w:t>
                            </w:r>
                            <w:proofErr w:type="gramEnd"/>
                            <w:r w:rsidRPr="00F8626C">
                              <w:rPr>
                                <w:rFonts w:ascii="GillSansMT" w:eastAsiaTheme="minorHAnsi" w:hAnsi="GillSansMT" w:cs="GillSansMT"/>
                                <w:color w:val="A6A6A6" w:themeColor="background1" w:themeShade="A6"/>
                                <w:sz w:val="32"/>
                                <w:szCs w:val="32"/>
                                <w:lang w:bidi="ar-SA"/>
                              </w:rPr>
                              <w:t xml:space="preserve"> </w:t>
                            </w:r>
                            <w:proofErr w:type="spellStart"/>
                            <w:r w:rsidRPr="00F8626C">
                              <w:rPr>
                                <w:rFonts w:ascii="GillSansMT" w:eastAsiaTheme="minorHAnsi" w:hAnsi="GillSansMT" w:cs="GillSansMT"/>
                                <w:color w:val="A6A6A6" w:themeColor="background1" w:themeShade="A6"/>
                                <w:sz w:val="32"/>
                                <w:szCs w:val="32"/>
                                <w:lang w:bidi="ar-SA"/>
                              </w:rPr>
                              <w:t>ama</w:t>
                            </w:r>
                            <w:proofErr w:type="spellEnd"/>
                          </w:p>
                          <w:p w:rsidR="00947E46" w:rsidRPr="00F8626C" w:rsidRDefault="00947E46" w:rsidP="005828C9">
                            <w:pPr>
                              <w:pStyle w:val="BodyText1"/>
                              <w:tabs>
                                <w:tab w:val="left" w:pos="1980"/>
                                <w:tab w:val="left" w:pos="2900"/>
                              </w:tabs>
                              <w:spacing w:line="276" w:lineRule="auto"/>
                              <w:jc w:val="right"/>
                              <w:rPr>
                                <w:rFonts w:asciiTheme="minorHAnsi" w:hAnsiTheme="minorHAnsi" w:cstheme="minorHAnsi"/>
                                <w:color w:val="A6A6A6" w:themeColor="background1" w:themeShade="A6"/>
                                <w:sz w:val="22"/>
                                <w:szCs w:val="22"/>
                              </w:rPr>
                            </w:pPr>
                            <w:proofErr w:type="gramStart"/>
                            <w:r w:rsidRPr="00F8626C">
                              <w:rPr>
                                <w:rFonts w:ascii="GillSansMT" w:eastAsiaTheme="minorHAnsi" w:hAnsi="GillSansMT" w:cs="GillSansMT"/>
                                <w:color w:val="A6A6A6" w:themeColor="background1" w:themeShade="A6"/>
                                <w:sz w:val="32"/>
                                <w:szCs w:val="32"/>
                              </w:rPr>
                              <w:t>yachting</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CD9FF1" id="Text Box 114" o:spid="_x0000_s1037" type="#_x0000_t202" style="position:absolute;left:0;text-align:left;margin-left:299.15pt;margin-top:-22.3pt;width:191.65pt;height:7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BddvQIAAMU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" filled="f" stroked="f">
                <v:textbox>
                  <w:txbxContent>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athletics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badminton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basketball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bowls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boxing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chess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cricket</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cross</w:t>
                      </w:r>
                      <w:proofErr w:type="gramEnd"/>
                      <w:r w:rsidRPr="00F8626C">
                        <w:rPr>
                          <w:rFonts w:ascii="GillSansMT" w:eastAsiaTheme="minorHAnsi" w:hAnsi="GillSansMT" w:cs="GillSansMT"/>
                          <w:color w:val="A6A6A6" w:themeColor="background1" w:themeShade="A6"/>
                          <w:sz w:val="32"/>
                          <w:szCs w:val="32"/>
                          <w:lang w:bidi="ar-SA"/>
                        </w:rPr>
                        <w:t xml:space="preserve"> country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equestrian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golf</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gymnastics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hockey</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junior</w:t>
                      </w:r>
                      <w:proofErr w:type="gramEnd"/>
                      <w:r w:rsidRPr="00F8626C">
                        <w:rPr>
                          <w:rFonts w:ascii="GillSansMT" w:eastAsiaTheme="minorHAnsi" w:hAnsi="GillSansMT" w:cs="GillSansMT"/>
                          <w:color w:val="A6A6A6" w:themeColor="background1" w:themeShade="A6"/>
                          <w:sz w:val="32"/>
                          <w:szCs w:val="32"/>
                          <w:lang w:bidi="ar-SA"/>
                        </w:rPr>
                        <w:t xml:space="preserve"> sports camp </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spellStart"/>
                      <w:proofErr w:type="gramStart"/>
                      <w:r w:rsidRPr="00F8626C">
                        <w:rPr>
                          <w:rFonts w:ascii="GillSansMT" w:eastAsiaTheme="minorHAnsi" w:hAnsi="GillSansMT" w:cs="GillSansMT"/>
                          <w:color w:val="A6A6A6" w:themeColor="background1" w:themeShade="A6"/>
                          <w:sz w:val="32"/>
                          <w:szCs w:val="32"/>
                          <w:lang w:bidi="ar-SA"/>
                        </w:rPr>
                        <w:t>ki</w:t>
                      </w:r>
                      <w:proofErr w:type="spellEnd"/>
                      <w:r w:rsidRPr="00F8626C">
                        <w:rPr>
                          <w:rFonts w:ascii="GillSansMT" w:eastAsiaTheme="minorHAnsi" w:hAnsi="GillSansMT" w:cs="GillSansMT"/>
                          <w:color w:val="A6A6A6" w:themeColor="background1" w:themeShade="A6"/>
                          <w:sz w:val="32"/>
                          <w:szCs w:val="32"/>
                          <w:lang w:bidi="ar-SA"/>
                        </w:rPr>
                        <w:t>-o-</w:t>
                      </w:r>
                      <w:proofErr w:type="spellStart"/>
                      <w:r w:rsidRPr="00F8626C">
                        <w:rPr>
                          <w:rFonts w:ascii="GillSansMT" w:eastAsiaTheme="minorHAnsi" w:hAnsi="GillSansMT" w:cs="GillSansMT"/>
                          <w:color w:val="A6A6A6" w:themeColor="background1" w:themeShade="A6"/>
                          <w:sz w:val="32"/>
                          <w:szCs w:val="32"/>
                          <w:lang w:bidi="ar-SA"/>
                        </w:rPr>
                        <w:t>rahi</w:t>
                      </w:r>
                      <w:proofErr w:type="spellEnd"/>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motor-cross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netball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orienteering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outdoor</w:t>
                      </w:r>
                      <w:proofErr w:type="gramEnd"/>
                      <w:r w:rsidRPr="00F8626C">
                        <w:rPr>
                          <w:rFonts w:ascii="GillSansMT" w:eastAsiaTheme="minorHAnsi" w:hAnsi="GillSansMT" w:cs="GillSansMT"/>
                          <w:color w:val="A6A6A6" w:themeColor="background1" w:themeShade="A6"/>
                          <w:sz w:val="32"/>
                          <w:szCs w:val="32"/>
                          <w:lang w:bidi="ar-SA"/>
                        </w:rPr>
                        <w:t xml:space="preserve"> pursuits</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rock</w:t>
                      </w:r>
                      <w:proofErr w:type="gramEnd"/>
                      <w:r w:rsidRPr="00F8626C">
                        <w:rPr>
                          <w:rFonts w:ascii="GillSansMT" w:eastAsiaTheme="minorHAnsi" w:hAnsi="GillSansMT" w:cs="GillSansMT"/>
                          <w:color w:val="A6A6A6" w:themeColor="background1" w:themeShade="A6"/>
                          <w:sz w:val="32"/>
                          <w:szCs w:val="32"/>
                          <w:lang w:bidi="ar-SA"/>
                        </w:rPr>
                        <w:t xml:space="preserve"> climbing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rugby</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small-bore</w:t>
                      </w:r>
                      <w:proofErr w:type="gramEnd"/>
                      <w:r w:rsidRPr="00F8626C">
                        <w:rPr>
                          <w:rFonts w:ascii="GillSansMT" w:eastAsiaTheme="minorHAnsi" w:hAnsi="GillSansMT" w:cs="GillSansMT"/>
                          <w:color w:val="A6A6A6" w:themeColor="background1" w:themeShade="A6"/>
                          <w:sz w:val="32"/>
                          <w:szCs w:val="32"/>
                          <w:lang w:bidi="ar-SA"/>
                        </w:rPr>
                        <w:t xml:space="preserve"> shooting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clay</w:t>
                      </w:r>
                      <w:proofErr w:type="gramEnd"/>
                      <w:r w:rsidRPr="00F8626C">
                        <w:rPr>
                          <w:rFonts w:ascii="GillSansMT" w:eastAsiaTheme="minorHAnsi" w:hAnsi="GillSansMT" w:cs="GillSansMT"/>
                          <w:color w:val="A6A6A6" w:themeColor="background1" w:themeShade="A6"/>
                          <w:sz w:val="32"/>
                          <w:szCs w:val="32"/>
                          <w:lang w:bidi="ar-SA"/>
                        </w:rPr>
                        <w:t xml:space="preserve"> target shooting</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sevens</w:t>
                      </w:r>
                      <w:proofErr w:type="gramEnd"/>
                      <w:r w:rsidRPr="00F8626C">
                        <w:rPr>
                          <w:rFonts w:ascii="GillSansMT" w:eastAsiaTheme="minorHAnsi" w:hAnsi="GillSansMT" w:cs="GillSansMT"/>
                          <w:color w:val="A6A6A6" w:themeColor="background1" w:themeShade="A6"/>
                          <w:sz w:val="32"/>
                          <w:szCs w:val="32"/>
                          <w:lang w:bidi="ar-SA"/>
                        </w:rPr>
                        <w:t xml:space="preserve"> rugby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soccer</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squash</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swimming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tennis</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touch</w:t>
                      </w:r>
                      <w:proofErr w:type="gramEnd"/>
                      <w:r w:rsidRPr="00F8626C">
                        <w:rPr>
                          <w:rFonts w:ascii="GillSansMT" w:eastAsiaTheme="minorHAnsi" w:hAnsi="GillSansMT" w:cs="GillSansMT"/>
                          <w:color w:val="A6A6A6" w:themeColor="background1" w:themeShade="A6"/>
                          <w:sz w:val="32"/>
                          <w:szCs w:val="32"/>
                          <w:lang w:bidi="ar-SA"/>
                        </w:rPr>
                        <w:t xml:space="preserve"> rugby</w:t>
                      </w:r>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triathlon</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tramping</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volleyball</w:t>
                      </w:r>
                      <w:proofErr w:type="gramEnd"/>
                    </w:p>
                    <w:p w:rsidR="00947E46" w:rsidRPr="00F8626C" w:rsidRDefault="00947E46" w:rsidP="005828C9">
                      <w:pPr>
                        <w:autoSpaceDE w:val="0"/>
                        <w:autoSpaceDN w:val="0"/>
                        <w:adjustRightInd w:val="0"/>
                        <w:spacing w:line="276" w:lineRule="auto"/>
                        <w:jc w:val="right"/>
                        <w:rPr>
                          <w:rFonts w:ascii="GillSansMT" w:eastAsiaTheme="minorHAnsi" w:hAnsi="GillSansMT" w:cs="GillSansMT"/>
                          <w:color w:val="A6A6A6" w:themeColor="background1" w:themeShade="A6"/>
                          <w:sz w:val="32"/>
                          <w:szCs w:val="32"/>
                          <w:lang w:bidi="ar-SA"/>
                        </w:rPr>
                      </w:pPr>
                      <w:proofErr w:type="gramStart"/>
                      <w:r w:rsidRPr="00F8626C">
                        <w:rPr>
                          <w:rFonts w:ascii="GillSansMT" w:eastAsiaTheme="minorHAnsi" w:hAnsi="GillSansMT" w:cs="GillSansMT"/>
                          <w:color w:val="A6A6A6" w:themeColor="background1" w:themeShade="A6"/>
                          <w:sz w:val="32"/>
                          <w:szCs w:val="32"/>
                          <w:lang w:bidi="ar-SA"/>
                        </w:rPr>
                        <w:t>waka</w:t>
                      </w:r>
                      <w:proofErr w:type="gramEnd"/>
                      <w:r w:rsidRPr="00F8626C">
                        <w:rPr>
                          <w:rFonts w:ascii="GillSansMT" w:eastAsiaTheme="minorHAnsi" w:hAnsi="GillSansMT" w:cs="GillSansMT"/>
                          <w:color w:val="A6A6A6" w:themeColor="background1" w:themeShade="A6"/>
                          <w:sz w:val="32"/>
                          <w:szCs w:val="32"/>
                          <w:lang w:bidi="ar-SA"/>
                        </w:rPr>
                        <w:t xml:space="preserve"> </w:t>
                      </w:r>
                      <w:proofErr w:type="spellStart"/>
                      <w:r w:rsidRPr="00F8626C">
                        <w:rPr>
                          <w:rFonts w:ascii="GillSansMT" w:eastAsiaTheme="minorHAnsi" w:hAnsi="GillSansMT" w:cs="GillSansMT"/>
                          <w:color w:val="A6A6A6" w:themeColor="background1" w:themeShade="A6"/>
                          <w:sz w:val="32"/>
                          <w:szCs w:val="32"/>
                          <w:lang w:bidi="ar-SA"/>
                        </w:rPr>
                        <w:t>ama</w:t>
                      </w:r>
                      <w:proofErr w:type="spellEnd"/>
                    </w:p>
                    <w:p w:rsidR="00947E46" w:rsidRPr="00F8626C" w:rsidRDefault="00947E46" w:rsidP="005828C9">
                      <w:pPr>
                        <w:pStyle w:val="BodyText1"/>
                        <w:tabs>
                          <w:tab w:val="left" w:pos="1980"/>
                          <w:tab w:val="left" w:pos="2900"/>
                        </w:tabs>
                        <w:spacing w:line="276" w:lineRule="auto"/>
                        <w:jc w:val="right"/>
                        <w:rPr>
                          <w:rFonts w:asciiTheme="minorHAnsi" w:hAnsiTheme="minorHAnsi" w:cstheme="minorHAnsi"/>
                          <w:color w:val="A6A6A6" w:themeColor="background1" w:themeShade="A6"/>
                          <w:sz w:val="22"/>
                          <w:szCs w:val="22"/>
                        </w:rPr>
                      </w:pPr>
                      <w:proofErr w:type="gramStart"/>
                      <w:r w:rsidRPr="00F8626C">
                        <w:rPr>
                          <w:rFonts w:ascii="GillSansMT" w:eastAsiaTheme="minorHAnsi" w:hAnsi="GillSansMT" w:cs="GillSansMT"/>
                          <w:color w:val="A6A6A6" w:themeColor="background1" w:themeShade="A6"/>
                          <w:sz w:val="32"/>
                          <w:szCs w:val="32"/>
                        </w:rPr>
                        <w:t>yachting</w:t>
                      </w:r>
                      <w:proofErr w:type="gramEnd"/>
                    </w:p>
                  </w:txbxContent>
                </v:textbox>
              </v:shape>
            </w:pict>
          </mc:Fallback>
        </mc:AlternateContent>
      </w:r>
      <w:r w:rsidRPr="00351E12">
        <w:rPr>
          <w:b/>
          <w:color w:val="0070C0"/>
          <w:sz w:val="36"/>
          <w:szCs w:val="36"/>
        </w:rPr>
        <w:t>CO-CURRICULAR PROGRAMMES</w:t>
      </w:r>
    </w:p>
    <w:p w:rsidR="005828C9" w:rsidRPr="002A5106" w:rsidRDefault="005828C9" w:rsidP="005828C9">
      <w:pPr>
        <w:pStyle w:val="Intro"/>
        <w:ind w:right="2276"/>
        <w:rPr>
          <w:rFonts w:asciiTheme="minorHAnsi" w:hAnsiTheme="minorHAnsi" w:cstheme="minorHAnsi"/>
          <w:color w:val="000000"/>
          <w:sz w:val="24"/>
          <w:szCs w:val="24"/>
        </w:rPr>
      </w:pPr>
      <w:r w:rsidRPr="002A5106">
        <w:rPr>
          <w:rFonts w:asciiTheme="minorHAnsi" w:hAnsiTheme="minorHAnsi" w:cstheme="minorHAnsi"/>
          <w:color w:val="000000"/>
          <w:sz w:val="24"/>
          <w:szCs w:val="24"/>
        </w:rPr>
        <w:t>mEETING STUDENTS’ DIVERSE NEEDS</w:t>
      </w:r>
    </w:p>
    <w:p w:rsidR="005828C9" w:rsidRDefault="005828C9" w:rsidP="005828C9">
      <w:pPr>
        <w:ind w:right="2505"/>
        <w:rPr>
          <w:rFonts w:asciiTheme="minorHAnsi" w:hAnsiTheme="minorHAnsi" w:cstheme="minorHAnsi"/>
        </w:rPr>
      </w:pPr>
      <w:r w:rsidRPr="00C52E77">
        <w:rPr>
          <w:rFonts w:ascii="Arial" w:hAnsi="Arial" w:cs="ArialNarrow-Bold"/>
          <w:b/>
          <w:bCs/>
          <w:caps/>
          <w:sz w:val="4"/>
          <w:szCs w:val="18"/>
        </w:rPr>
        <w:br/>
      </w:r>
      <w:proofErr w:type="spellStart"/>
      <w:r>
        <w:rPr>
          <w:rFonts w:asciiTheme="minorHAnsi" w:hAnsiTheme="minorHAnsi" w:cstheme="minorHAnsi"/>
        </w:rPr>
        <w:t>Putaruru</w:t>
      </w:r>
      <w:proofErr w:type="spellEnd"/>
      <w:r>
        <w:rPr>
          <w:rFonts w:asciiTheme="minorHAnsi" w:hAnsiTheme="minorHAnsi" w:cstheme="minorHAnsi"/>
        </w:rPr>
        <w:t xml:space="preserve"> C</w:t>
      </w:r>
      <w:r w:rsidRPr="00143ABC">
        <w:rPr>
          <w:rFonts w:asciiTheme="minorHAnsi" w:hAnsiTheme="minorHAnsi" w:cstheme="minorHAnsi"/>
        </w:rPr>
        <w:t xml:space="preserve">ollege </w:t>
      </w:r>
      <w:r>
        <w:rPr>
          <w:rFonts w:asciiTheme="minorHAnsi" w:hAnsiTheme="minorHAnsi" w:cstheme="minorHAnsi"/>
        </w:rPr>
        <w:t xml:space="preserve">students are encouraged to participate in </w:t>
      </w:r>
      <w:r>
        <w:rPr>
          <w:rFonts w:asciiTheme="minorHAnsi" w:hAnsiTheme="minorHAnsi" w:cstheme="minorHAnsi"/>
        </w:rPr>
        <w:br/>
        <w:t xml:space="preserve">co-curricular activities such as sport, drama, culture and music. The College offers a rich diversity of </w:t>
      </w:r>
      <w:proofErr w:type="spellStart"/>
      <w:r>
        <w:rPr>
          <w:rFonts w:asciiTheme="minorHAnsi" w:hAnsiTheme="minorHAnsi" w:cstheme="minorHAnsi"/>
        </w:rPr>
        <w:t>programmes</w:t>
      </w:r>
      <w:proofErr w:type="spellEnd"/>
      <w:r>
        <w:rPr>
          <w:rFonts w:asciiTheme="minorHAnsi" w:hAnsiTheme="minorHAnsi" w:cstheme="minorHAnsi"/>
        </w:rPr>
        <w:t xml:space="preserve"> for students to get involved in.</w:t>
      </w:r>
    </w:p>
    <w:p w:rsidR="005828C9" w:rsidRPr="007A51F7" w:rsidRDefault="005828C9" w:rsidP="005828C9">
      <w:pPr>
        <w:ind w:right="2505"/>
        <w:rPr>
          <w:rFonts w:asciiTheme="minorHAnsi" w:hAnsiTheme="minorHAnsi" w:cstheme="minorHAnsi"/>
        </w:rPr>
      </w:pPr>
      <w:r>
        <w:rPr>
          <w:rFonts w:asciiTheme="minorHAnsi" w:hAnsiTheme="minorHAnsi" w:cstheme="minorHAnsi"/>
        </w:rPr>
        <w:br/>
      </w:r>
    </w:p>
    <w:p w:rsidR="005828C9" w:rsidRPr="00351E12" w:rsidRDefault="005828C9" w:rsidP="005828C9">
      <w:pPr>
        <w:spacing w:after="240"/>
        <w:jc w:val="both"/>
        <w:rPr>
          <w:b/>
          <w:color w:val="0070C0"/>
          <w:sz w:val="36"/>
          <w:szCs w:val="36"/>
        </w:rPr>
      </w:pPr>
      <w:r w:rsidRPr="00351E12">
        <w:rPr>
          <w:b/>
          <w:color w:val="0070C0"/>
          <w:sz w:val="36"/>
          <w:szCs w:val="36"/>
        </w:rPr>
        <w:t xml:space="preserve">Sports </w:t>
      </w:r>
      <w:proofErr w:type="spellStart"/>
      <w:r w:rsidRPr="00351E12">
        <w:rPr>
          <w:b/>
          <w:color w:val="0070C0"/>
          <w:sz w:val="36"/>
          <w:szCs w:val="36"/>
        </w:rPr>
        <w:t>Programmes</w:t>
      </w:r>
      <w:proofErr w:type="spellEnd"/>
    </w:p>
    <w:p w:rsidR="005828C9" w:rsidRPr="00D721D9" w:rsidRDefault="005828C9" w:rsidP="005828C9">
      <w:pPr>
        <w:pStyle w:val="Intro"/>
        <w:ind w:right="2276"/>
        <w:rPr>
          <w:rFonts w:asciiTheme="minorHAnsi" w:hAnsiTheme="minorHAnsi" w:cstheme="minorHAnsi"/>
          <w:color w:val="000000"/>
          <w:sz w:val="24"/>
          <w:szCs w:val="24"/>
        </w:rPr>
      </w:pPr>
      <w:r w:rsidRPr="00D721D9">
        <w:rPr>
          <w:rFonts w:asciiTheme="minorHAnsi" w:hAnsiTheme="minorHAnsi" w:cstheme="minorHAnsi"/>
          <w:color w:val="000000"/>
          <w:sz w:val="24"/>
          <w:szCs w:val="24"/>
        </w:rPr>
        <w:t>The College has beautiful grounds with extensive sporting fields. Because of Putaruru’s central location in the Waikato, we are able to enter teams INTO A WIDE RANGE OF INTER-SCHOOL COMPETITIONS.</w:t>
      </w:r>
    </w:p>
    <w:p w:rsidR="005828C9" w:rsidRDefault="005828C9" w:rsidP="005828C9">
      <w:pPr>
        <w:pStyle w:val="BodyText1"/>
        <w:tabs>
          <w:tab w:val="left" w:pos="1980"/>
          <w:tab w:val="left" w:pos="2900"/>
        </w:tabs>
        <w:spacing w:after="85"/>
        <w:ind w:right="2789"/>
        <w:rPr>
          <w:rFonts w:asciiTheme="minorHAnsi" w:hAnsiTheme="minorHAnsi" w:cstheme="minorHAnsi"/>
          <w:sz w:val="24"/>
          <w:szCs w:val="24"/>
        </w:rPr>
      </w:pPr>
      <w:r w:rsidRPr="00D721D9">
        <w:rPr>
          <w:rFonts w:asciiTheme="minorHAnsi" w:hAnsiTheme="minorHAnsi" w:cstheme="minorHAnsi"/>
          <w:b/>
          <w:bCs/>
          <w:caps/>
          <w:sz w:val="24"/>
          <w:szCs w:val="24"/>
        </w:rPr>
        <w:br/>
      </w:r>
      <w:r w:rsidRPr="00143ABC">
        <w:rPr>
          <w:rFonts w:asciiTheme="minorHAnsi" w:hAnsiTheme="minorHAnsi" w:cstheme="minorHAnsi"/>
          <w:sz w:val="24"/>
          <w:szCs w:val="24"/>
        </w:rPr>
        <w:t xml:space="preserve">The College employs a sports coordinator who has a vital role in encouraging and </w:t>
      </w:r>
      <w:proofErr w:type="spellStart"/>
      <w:r w:rsidRPr="00143ABC">
        <w:rPr>
          <w:rFonts w:asciiTheme="minorHAnsi" w:hAnsiTheme="minorHAnsi" w:cstheme="minorHAnsi"/>
          <w:sz w:val="24"/>
          <w:szCs w:val="24"/>
        </w:rPr>
        <w:t>organising</w:t>
      </w:r>
      <w:proofErr w:type="spellEnd"/>
      <w:r w:rsidRPr="00143ABC">
        <w:rPr>
          <w:rFonts w:asciiTheme="minorHAnsi" w:hAnsiTheme="minorHAnsi" w:cstheme="minorHAnsi"/>
          <w:sz w:val="24"/>
          <w:szCs w:val="24"/>
        </w:rPr>
        <w:t xml:space="preserve"> activities throughout the year.</w:t>
      </w:r>
      <w:r>
        <w:rPr>
          <w:rFonts w:asciiTheme="minorHAnsi" w:hAnsiTheme="minorHAnsi" w:cstheme="minorHAnsi"/>
          <w:sz w:val="24"/>
          <w:szCs w:val="24"/>
        </w:rPr>
        <w:t xml:space="preserve"> The sports </w:t>
      </w:r>
      <w:proofErr w:type="spellStart"/>
      <w:r>
        <w:rPr>
          <w:rFonts w:asciiTheme="minorHAnsi" w:hAnsiTheme="minorHAnsi" w:cstheme="minorHAnsi"/>
          <w:sz w:val="24"/>
          <w:szCs w:val="24"/>
        </w:rPr>
        <w:t>co-ordinator</w:t>
      </w:r>
      <w:proofErr w:type="spellEnd"/>
      <w:r>
        <w:rPr>
          <w:rFonts w:asciiTheme="minorHAnsi" w:hAnsiTheme="minorHAnsi" w:cstheme="minorHAnsi"/>
          <w:sz w:val="24"/>
          <w:szCs w:val="24"/>
        </w:rPr>
        <w:t xml:space="preserve"> has a team of </w:t>
      </w:r>
      <w:proofErr w:type="spellStart"/>
      <w:r w:rsidRPr="00143ABC">
        <w:rPr>
          <w:rFonts w:asciiTheme="minorHAnsi" w:hAnsiTheme="minorHAnsi" w:cstheme="minorHAnsi"/>
          <w:sz w:val="24"/>
          <w:szCs w:val="24"/>
        </w:rPr>
        <w:t>Sportsfit</w:t>
      </w:r>
      <w:proofErr w:type="spellEnd"/>
      <w:r w:rsidRPr="00143ABC">
        <w:rPr>
          <w:rFonts w:asciiTheme="minorHAnsi" w:hAnsiTheme="minorHAnsi" w:cstheme="minorHAnsi"/>
          <w:sz w:val="24"/>
          <w:szCs w:val="24"/>
        </w:rPr>
        <w:t xml:space="preserve"> leaders</w:t>
      </w:r>
      <w:r>
        <w:rPr>
          <w:rFonts w:asciiTheme="minorHAnsi" w:hAnsiTheme="minorHAnsi" w:cstheme="minorHAnsi"/>
          <w:sz w:val="24"/>
          <w:szCs w:val="24"/>
        </w:rPr>
        <w:t xml:space="preserve"> – </w:t>
      </w:r>
      <w:r w:rsidRPr="00143ABC">
        <w:rPr>
          <w:rFonts w:asciiTheme="minorHAnsi" w:hAnsiTheme="minorHAnsi" w:cstheme="minorHAnsi"/>
          <w:sz w:val="24"/>
          <w:szCs w:val="24"/>
        </w:rPr>
        <w:t xml:space="preserve">senior students who work with the sports coordinator to </w:t>
      </w:r>
      <w:proofErr w:type="spellStart"/>
      <w:r w:rsidRPr="00143ABC">
        <w:rPr>
          <w:rFonts w:asciiTheme="minorHAnsi" w:hAnsiTheme="minorHAnsi" w:cstheme="minorHAnsi"/>
          <w:sz w:val="24"/>
          <w:szCs w:val="24"/>
        </w:rPr>
        <w:t>organise</w:t>
      </w:r>
      <w:proofErr w:type="spellEnd"/>
      <w:r w:rsidRPr="00143ABC">
        <w:rPr>
          <w:rFonts w:asciiTheme="minorHAnsi" w:hAnsiTheme="minorHAnsi" w:cstheme="minorHAnsi"/>
          <w:sz w:val="24"/>
          <w:szCs w:val="24"/>
        </w:rPr>
        <w:t xml:space="preserve"> sporting activities on a daily basis.</w:t>
      </w:r>
    </w:p>
    <w:p w:rsidR="005828C9" w:rsidRPr="00143ABC" w:rsidRDefault="005828C9" w:rsidP="005828C9">
      <w:pPr>
        <w:pStyle w:val="BodyText1"/>
        <w:tabs>
          <w:tab w:val="left" w:pos="1980"/>
          <w:tab w:val="left" w:pos="2900"/>
        </w:tabs>
        <w:spacing w:after="85"/>
        <w:ind w:right="2789"/>
        <w:rPr>
          <w:rFonts w:asciiTheme="minorHAnsi" w:hAnsiTheme="minorHAnsi" w:cstheme="minorHAnsi"/>
          <w:spacing w:val="-4"/>
          <w:sz w:val="24"/>
          <w:szCs w:val="24"/>
        </w:rPr>
      </w:pPr>
      <w:r>
        <w:rPr>
          <w:rFonts w:asciiTheme="minorHAnsi" w:hAnsiTheme="minorHAnsi" w:cstheme="minorHAnsi"/>
          <w:spacing w:val="-4"/>
          <w:sz w:val="24"/>
          <w:szCs w:val="24"/>
        </w:rPr>
        <w:t>In addition, p</w:t>
      </w:r>
      <w:r w:rsidRPr="00143ABC">
        <w:rPr>
          <w:rFonts w:asciiTheme="minorHAnsi" w:hAnsiTheme="minorHAnsi" w:cstheme="minorHAnsi"/>
          <w:spacing w:val="-4"/>
          <w:sz w:val="24"/>
          <w:szCs w:val="24"/>
        </w:rPr>
        <w:t>arents play an important role in managing and coaching sports teams and their involvement is warmly welcomed.</w:t>
      </w: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r>
        <w:rPr>
          <w:rFonts w:asciiTheme="minorHAnsi" w:hAnsiTheme="minorHAnsi" w:cstheme="minorHAnsi"/>
          <w:noProof/>
          <w:sz w:val="24"/>
          <w:szCs w:val="24"/>
          <w:lang w:val="en-NZ" w:eastAsia="en-NZ"/>
        </w:rPr>
        <w:drawing>
          <wp:anchor distT="0" distB="0" distL="114300" distR="114300" simplePos="0" relativeHeight="251672576" behindDoc="0" locked="0" layoutInCell="1" allowOverlap="1" wp14:anchorId="2F723DC9" wp14:editId="4CB90B28">
            <wp:simplePos x="0" y="0"/>
            <wp:positionH relativeFrom="column">
              <wp:posOffset>205267</wp:posOffset>
            </wp:positionH>
            <wp:positionV relativeFrom="paragraph">
              <wp:posOffset>213995</wp:posOffset>
            </wp:positionV>
            <wp:extent cx="2589205" cy="1726137"/>
            <wp:effectExtent l="152400" t="152400" r="363855" b="369570"/>
            <wp:wrapNone/>
            <wp:docPr id="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89205" cy="1726137"/>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5954"/>
        </w:tabs>
        <w:ind w:right="3072"/>
        <w:rPr>
          <w:rFonts w:asciiTheme="minorHAnsi" w:hAnsiTheme="minorHAnsi" w:cstheme="minorHAnsi"/>
          <w:sz w:val="24"/>
          <w:szCs w:val="24"/>
        </w:rPr>
      </w:pPr>
    </w:p>
    <w:p w:rsidR="005828C9" w:rsidRDefault="005828C9" w:rsidP="005828C9">
      <w:pPr>
        <w:pStyle w:val="BodyText1"/>
        <w:tabs>
          <w:tab w:val="left" w:pos="1980"/>
          <w:tab w:val="left" w:pos="2900"/>
          <w:tab w:val="left" w:pos="6521"/>
        </w:tabs>
        <w:spacing w:before="240" w:after="0"/>
        <w:ind w:right="2790"/>
        <w:rPr>
          <w:rFonts w:asciiTheme="minorHAnsi" w:hAnsiTheme="minorHAnsi" w:cstheme="minorHAnsi"/>
          <w:sz w:val="24"/>
          <w:szCs w:val="24"/>
        </w:rPr>
      </w:pPr>
    </w:p>
    <w:p w:rsidR="005828C9" w:rsidRDefault="005828C9" w:rsidP="005828C9">
      <w:pPr>
        <w:pStyle w:val="BodyText1"/>
        <w:tabs>
          <w:tab w:val="left" w:pos="1980"/>
          <w:tab w:val="left" w:pos="2900"/>
          <w:tab w:val="left" w:pos="6521"/>
        </w:tabs>
        <w:spacing w:before="240" w:after="0"/>
        <w:ind w:right="2790"/>
        <w:rPr>
          <w:rFonts w:asciiTheme="minorHAnsi" w:hAnsiTheme="minorHAnsi" w:cstheme="minorHAnsi"/>
          <w:sz w:val="24"/>
          <w:szCs w:val="24"/>
        </w:rPr>
      </w:pPr>
      <w:r w:rsidRPr="00143ABC">
        <w:rPr>
          <w:rFonts w:asciiTheme="minorHAnsi" w:hAnsiTheme="minorHAnsi" w:cstheme="minorHAnsi"/>
          <w:sz w:val="24"/>
          <w:szCs w:val="24"/>
        </w:rPr>
        <w:t>Students are encouraged to get involved in sports for the development of their physical well-being, team skills, competitiveness, self-discipline, friendships, commitment to the code and fair play.</w:t>
      </w:r>
    </w:p>
    <w:p w:rsidR="005828C9" w:rsidRDefault="005828C9" w:rsidP="005828C9">
      <w:pPr>
        <w:pStyle w:val="BodyText1"/>
        <w:tabs>
          <w:tab w:val="left" w:pos="1980"/>
          <w:tab w:val="left" w:pos="2900"/>
          <w:tab w:val="left" w:pos="6521"/>
        </w:tabs>
        <w:spacing w:before="240" w:after="0"/>
        <w:ind w:right="2790"/>
        <w:rPr>
          <w:rFonts w:asciiTheme="minorHAnsi" w:hAnsiTheme="minorHAnsi" w:cstheme="minorHAnsi"/>
          <w:sz w:val="24"/>
          <w:szCs w:val="24"/>
        </w:rPr>
      </w:pPr>
    </w:p>
    <w:p w:rsidR="005828C9" w:rsidRDefault="00F15E9E" w:rsidP="005828C9">
      <w:pPr>
        <w:ind w:right="-46"/>
        <w:jc w:val="both"/>
        <w:rPr>
          <w:b/>
          <w:color w:val="0070C0"/>
          <w:sz w:val="36"/>
          <w:szCs w:val="36"/>
        </w:rPr>
      </w:pPr>
      <w:r>
        <w:rPr>
          <w:noProof/>
          <w:lang w:val="en-NZ" w:eastAsia="en-NZ" w:bidi="ar-SA"/>
        </w:rPr>
        <mc:AlternateContent>
          <mc:Choice Requires="wpg">
            <w:drawing>
              <wp:anchor distT="0" distB="0" distL="114300" distR="114300" simplePos="0" relativeHeight="251681792" behindDoc="0" locked="0" layoutInCell="1" allowOverlap="1" wp14:anchorId="110DFEFA" wp14:editId="60FB850D">
                <wp:simplePos x="0" y="0"/>
                <wp:positionH relativeFrom="page">
                  <wp:posOffset>0</wp:posOffset>
                </wp:positionH>
                <wp:positionV relativeFrom="page">
                  <wp:posOffset>22859</wp:posOffset>
                </wp:positionV>
                <wp:extent cx="7559040" cy="10664952"/>
                <wp:effectExtent l="0" t="0" r="3810" b="3175"/>
                <wp:wrapTopAndBottom/>
                <wp:docPr id="14" name="Group 14"/>
                <wp:cNvGraphicFramePr/>
                <a:graphic xmlns:a="http://schemas.openxmlformats.org/drawingml/2006/main">
                  <a:graphicData uri="http://schemas.microsoft.com/office/word/2010/wordprocessingGroup">
                    <wpg:wgp>
                      <wpg:cNvGrpSpPr/>
                      <wpg:grpSpPr>
                        <a:xfrm>
                          <a:off x="0" y="0"/>
                          <a:ext cx="7559040" cy="10664952"/>
                          <a:chOff x="0" y="-1"/>
                          <a:chExt cx="7559040" cy="10664952"/>
                        </a:xfrm>
                      </wpg:grpSpPr>
                      <pic:pic xmlns:pic="http://schemas.openxmlformats.org/drawingml/2006/picture">
                        <pic:nvPicPr>
                          <pic:cNvPr id="16" name="Picture 16"/>
                          <pic:cNvPicPr/>
                        </pic:nvPicPr>
                        <pic:blipFill>
                          <a:blip r:embed="rId21"/>
                          <a:stretch>
                            <a:fillRect/>
                          </a:stretch>
                        </pic:blipFill>
                        <pic:spPr>
                          <a:xfrm>
                            <a:off x="0" y="-1"/>
                            <a:ext cx="7559040" cy="10664952"/>
                          </a:xfrm>
                          <a:prstGeom prst="rect">
                            <a:avLst/>
                          </a:prstGeom>
                        </pic:spPr>
                      </pic:pic>
                      <pic:pic xmlns:pic="http://schemas.openxmlformats.org/drawingml/2006/picture">
                        <pic:nvPicPr>
                          <pic:cNvPr id="31" name="Picture 31"/>
                          <pic:cNvPicPr/>
                        </pic:nvPicPr>
                        <pic:blipFill>
                          <a:blip r:embed="rId22"/>
                          <a:stretch>
                            <a:fillRect/>
                          </a:stretch>
                        </pic:blipFill>
                        <pic:spPr>
                          <a:xfrm>
                            <a:off x="456819" y="456436"/>
                            <a:ext cx="1943100" cy="2914650"/>
                          </a:xfrm>
                          <a:prstGeom prst="rect">
                            <a:avLst/>
                          </a:prstGeom>
                        </pic:spPr>
                      </pic:pic>
                      <wps:wsp>
                        <wps:cNvPr id="32" name="Shape 10"/>
                        <wps:cNvSpPr/>
                        <wps:spPr>
                          <a:xfrm>
                            <a:off x="456819" y="456436"/>
                            <a:ext cx="1943100" cy="2914650"/>
                          </a:xfrm>
                          <a:custGeom>
                            <a:avLst/>
                            <a:gdLst/>
                            <a:ahLst/>
                            <a:cxnLst/>
                            <a:rect l="0" t="0" r="0" b="0"/>
                            <a:pathLst>
                              <a:path w="1943100" h="2914650">
                                <a:moveTo>
                                  <a:pt x="0" y="2914650"/>
                                </a:moveTo>
                                <a:lnTo>
                                  <a:pt x="1943100" y="2914650"/>
                                </a:lnTo>
                                <a:lnTo>
                                  <a:pt x="1943100"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35" name="Picture 35"/>
                          <pic:cNvPicPr/>
                        </pic:nvPicPr>
                        <pic:blipFill>
                          <a:blip r:embed="rId23"/>
                          <a:stretch>
                            <a:fillRect/>
                          </a:stretch>
                        </pic:blipFill>
                        <pic:spPr>
                          <a:xfrm>
                            <a:off x="2958084" y="504951"/>
                            <a:ext cx="1682369" cy="2866136"/>
                          </a:xfrm>
                          <a:prstGeom prst="rect">
                            <a:avLst/>
                          </a:prstGeom>
                        </pic:spPr>
                      </pic:pic>
                      <wps:wsp>
                        <wps:cNvPr id="36" name="Shape 13"/>
                        <wps:cNvSpPr/>
                        <wps:spPr>
                          <a:xfrm>
                            <a:off x="2958084" y="504951"/>
                            <a:ext cx="1682369" cy="2866136"/>
                          </a:xfrm>
                          <a:custGeom>
                            <a:avLst/>
                            <a:gdLst/>
                            <a:ahLst/>
                            <a:cxnLst/>
                            <a:rect l="0" t="0" r="0" b="0"/>
                            <a:pathLst>
                              <a:path w="1682369" h="2866136">
                                <a:moveTo>
                                  <a:pt x="0" y="2866136"/>
                                </a:moveTo>
                                <a:lnTo>
                                  <a:pt x="1682369" y="2866136"/>
                                </a:lnTo>
                                <a:lnTo>
                                  <a:pt x="1682369"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2" name="Picture 42"/>
                          <pic:cNvPicPr/>
                        </pic:nvPicPr>
                        <pic:blipFill>
                          <a:blip r:embed="rId24"/>
                          <a:stretch>
                            <a:fillRect/>
                          </a:stretch>
                        </pic:blipFill>
                        <pic:spPr>
                          <a:xfrm>
                            <a:off x="5078984" y="500886"/>
                            <a:ext cx="2017776" cy="2892552"/>
                          </a:xfrm>
                          <a:prstGeom prst="rect">
                            <a:avLst/>
                          </a:prstGeom>
                        </pic:spPr>
                      </pic:pic>
                      <wps:wsp>
                        <wps:cNvPr id="43" name="Shape 16"/>
                        <wps:cNvSpPr/>
                        <wps:spPr>
                          <a:xfrm>
                            <a:off x="5082032" y="504951"/>
                            <a:ext cx="2013712" cy="2889758"/>
                          </a:xfrm>
                          <a:custGeom>
                            <a:avLst/>
                            <a:gdLst/>
                            <a:ahLst/>
                            <a:cxnLst/>
                            <a:rect l="0" t="0" r="0" b="0"/>
                            <a:pathLst>
                              <a:path w="2013712" h="2889758">
                                <a:moveTo>
                                  <a:pt x="0" y="2889758"/>
                                </a:moveTo>
                                <a:lnTo>
                                  <a:pt x="2013712" y="2889758"/>
                                </a:lnTo>
                                <a:lnTo>
                                  <a:pt x="2013712"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4" name="Picture 44"/>
                          <pic:cNvPicPr/>
                        </pic:nvPicPr>
                        <pic:blipFill>
                          <a:blip r:embed="rId25"/>
                          <a:stretch>
                            <a:fillRect/>
                          </a:stretch>
                        </pic:blipFill>
                        <pic:spPr>
                          <a:xfrm rot="-5399999">
                            <a:off x="-8381" y="4164709"/>
                            <a:ext cx="2803526" cy="1869059"/>
                          </a:xfrm>
                          <a:prstGeom prst="rect">
                            <a:avLst/>
                          </a:prstGeom>
                        </pic:spPr>
                      </pic:pic>
                      <wps:wsp>
                        <wps:cNvPr id="45" name="Shape 19"/>
                        <wps:cNvSpPr/>
                        <wps:spPr>
                          <a:xfrm>
                            <a:off x="458965" y="3697476"/>
                            <a:ext cx="1869059" cy="2803526"/>
                          </a:xfrm>
                          <a:custGeom>
                            <a:avLst/>
                            <a:gdLst/>
                            <a:ahLst/>
                            <a:cxnLst/>
                            <a:rect l="0" t="0" r="0" b="0"/>
                            <a:pathLst>
                              <a:path w="1869059" h="2803526">
                                <a:moveTo>
                                  <a:pt x="0" y="2803526"/>
                                </a:moveTo>
                                <a:lnTo>
                                  <a:pt x="1869059" y="2803526"/>
                                </a:lnTo>
                                <a:lnTo>
                                  <a:pt x="1869059"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6" name="Picture 46"/>
                          <pic:cNvPicPr/>
                        </pic:nvPicPr>
                        <pic:blipFill>
                          <a:blip r:embed="rId26"/>
                          <a:stretch>
                            <a:fillRect/>
                          </a:stretch>
                        </pic:blipFill>
                        <pic:spPr>
                          <a:xfrm>
                            <a:off x="5130038" y="3697476"/>
                            <a:ext cx="2106549" cy="2872232"/>
                          </a:xfrm>
                          <a:prstGeom prst="rect">
                            <a:avLst/>
                          </a:prstGeom>
                        </pic:spPr>
                      </pic:pic>
                      <wps:wsp>
                        <wps:cNvPr id="47" name="Shape 22"/>
                        <wps:cNvSpPr/>
                        <wps:spPr>
                          <a:xfrm>
                            <a:off x="5130038" y="3697476"/>
                            <a:ext cx="2106549" cy="2872233"/>
                          </a:xfrm>
                          <a:custGeom>
                            <a:avLst/>
                            <a:gdLst/>
                            <a:ahLst/>
                            <a:cxnLst/>
                            <a:rect l="0" t="0" r="0" b="0"/>
                            <a:pathLst>
                              <a:path w="2106549" h="2872233">
                                <a:moveTo>
                                  <a:pt x="0" y="2872233"/>
                                </a:moveTo>
                                <a:lnTo>
                                  <a:pt x="2106549" y="2872233"/>
                                </a:lnTo>
                                <a:lnTo>
                                  <a:pt x="2106549"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8" name="Picture 48"/>
                          <pic:cNvPicPr/>
                        </pic:nvPicPr>
                        <pic:blipFill>
                          <a:blip r:embed="rId27"/>
                          <a:stretch>
                            <a:fillRect/>
                          </a:stretch>
                        </pic:blipFill>
                        <pic:spPr>
                          <a:xfrm>
                            <a:off x="2801874" y="3697476"/>
                            <a:ext cx="1959483" cy="2803525"/>
                          </a:xfrm>
                          <a:prstGeom prst="rect">
                            <a:avLst/>
                          </a:prstGeom>
                        </pic:spPr>
                      </pic:pic>
                      <wps:wsp>
                        <wps:cNvPr id="49" name="Shape 25"/>
                        <wps:cNvSpPr/>
                        <wps:spPr>
                          <a:xfrm>
                            <a:off x="2801874" y="3697476"/>
                            <a:ext cx="1959483" cy="2803526"/>
                          </a:xfrm>
                          <a:custGeom>
                            <a:avLst/>
                            <a:gdLst/>
                            <a:ahLst/>
                            <a:cxnLst/>
                            <a:rect l="0" t="0" r="0" b="0"/>
                            <a:pathLst>
                              <a:path w="1959483" h="2803526">
                                <a:moveTo>
                                  <a:pt x="0" y="2803526"/>
                                </a:moveTo>
                                <a:lnTo>
                                  <a:pt x="1959483" y="2803526"/>
                                </a:lnTo>
                                <a:lnTo>
                                  <a:pt x="1959483"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0" name="Picture 50"/>
                          <pic:cNvPicPr/>
                        </pic:nvPicPr>
                        <pic:blipFill>
                          <a:blip r:embed="rId28"/>
                          <a:stretch>
                            <a:fillRect/>
                          </a:stretch>
                        </pic:blipFill>
                        <pic:spPr>
                          <a:xfrm>
                            <a:off x="453136" y="7237982"/>
                            <a:ext cx="1993392" cy="2971801"/>
                          </a:xfrm>
                          <a:prstGeom prst="rect">
                            <a:avLst/>
                          </a:prstGeom>
                        </pic:spPr>
                      </pic:pic>
                      <wps:wsp>
                        <wps:cNvPr id="51" name="Shape 28"/>
                        <wps:cNvSpPr/>
                        <wps:spPr>
                          <a:xfrm>
                            <a:off x="456819" y="7240650"/>
                            <a:ext cx="1989328" cy="2970530"/>
                          </a:xfrm>
                          <a:custGeom>
                            <a:avLst/>
                            <a:gdLst/>
                            <a:ahLst/>
                            <a:cxnLst/>
                            <a:rect l="0" t="0" r="0" b="0"/>
                            <a:pathLst>
                              <a:path w="1989328" h="2970530">
                                <a:moveTo>
                                  <a:pt x="0" y="2970530"/>
                                </a:moveTo>
                                <a:lnTo>
                                  <a:pt x="1989328" y="2970530"/>
                                </a:lnTo>
                                <a:lnTo>
                                  <a:pt x="1989328"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2" name="Picture 52"/>
                          <pic:cNvPicPr/>
                        </pic:nvPicPr>
                        <pic:blipFill>
                          <a:blip r:embed="rId29"/>
                          <a:stretch>
                            <a:fillRect/>
                          </a:stretch>
                        </pic:blipFill>
                        <pic:spPr>
                          <a:xfrm>
                            <a:off x="5192903" y="7169542"/>
                            <a:ext cx="1979676" cy="2969514"/>
                          </a:xfrm>
                          <a:prstGeom prst="rect">
                            <a:avLst/>
                          </a:prstGeom>
                        </pic:spPr>
                      </pic:pic>
                      <wps:wsp>
                        <wps:cNvPr id="53" name="Shape 31"/>
                        <wps:cNvSpPr/>
                        <wps:spPr>
                          <a:xfrm>
                            <a:off x="5192903" y="7169542"/>
                            <a:ext cx="1979676" cy="2969513"/>
                          </a:xfrm>
                          <a:custGeom>
                            <a:avLst/>
                            <a:gdLst/>
                            <a:ahLst/>
                            <a:cxnLst/>
                            <a:rect l="0" t="0" r="0" b="0"/>
                            <a:pathLst>
                              <a:path w="1979676" h="2969513">
                                <a:moveTo>
                                  <a:pt x="0" y="2969513"/>
                                </a:moveTo>
                                <a:lnTo>
                                  <a:pt x="1979676" y="2969513"/>
                                </a:lnTo>
                                <a:lnTo>
                                  <a:pt x="1979676"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4" name="Picture 54"/>
                          <pic:cNvPicPr/>
                        </pic:nvPicPr>
                        <pic:blipFill>
                          <a:blip r:embed="rId30"/>
                          <a:stretch>
                            <a:fillRect/>
                          </a:stretch>
                        </pic:blipFill>
                        <pic:spPr>
                          <a:xfrm>
                            <a:off x="2725928" y="7167879"/>
                            <a:ext cx="2170176" cy="2971800"/>
                          </a:xfrm>
                          <a:prstGeom prst="rect">
                            <a:avLst/>
                          </a:prstGeom>
                        </pic:spPr>
                      </pic:pic>
                      <wps:wsp>
                        <wps:cNvPr id="55" name="Shape 34"/>
                        <wps:cNvSpPr/>
                        <wps:spPr>
                          <a:xfrm>
                            <a:off x="2727452" y="7169542"/>
                            <a:ext cx="2169160" cy="2969513"/>
                          </a:xfrm>
                          <a:custGeom>
                            <a:avLst/>
                            <a:gdLst/>
                            <a:ahLst/>
                            <a:cxnLst/>
                            <a:rect l="0" t="0" r="0" b="0"/>
                            <a:pathLst>
                              <a:path w="2169160" h="2969513">
                                <a:moveTo>
                                  <a:pt x="0" y="2969513"/>
                                </a:moveTo>
                                <a:lnTo>
                                  <a:pt x="2169160" y="2969513"/>
                                </a:lnTo>
                                <a:lnTo>
                                  <a:pt x="2169160" y="0"/>
                                </a:lnTo>
                                <a:lnTo>
                                  <a:pt x="0" y="0"/>
                                </a:lnTo>
                                <a:close/>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497909D0" id="Group 14" o:spid="_x0000_s1026" style="position:absolute;margin-left:0;margin-top:1.8pt;width:595.2pt;height:839.75pt;z-index:251681792;mso-position-horizontal-relative:page;mso-position-vertical-relative:page;mso-width-relative:margin;mso-height-relative:margin" coordorigin="" coordsize="75590,10664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pP4qWk/ioAWiiigAooooAKKKKAA03POKc1Nx82a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I33aAFopqmndKAAUnXmo4ZQ7EVIOtAC0UUUAFFFFABRRRQAUUU&#10;UAFFFFABRRRQAUUUUAFFFFABTWGTTqbKcRk0AKBxSimxtladQAUUUUAFFFFABR+FFBoAimlWFct3&#10;p4O7aR0qO4iWZcN2pw+VkUe9AEl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QSAOaKD05oAq2cEdtIyqeWxVhRtwBUCxH7c0meOP5VOvvQA6iiigAooooAKKKKACiiig&#10;AooooAKKKKACiiigAooooAKbIu9CvrTqD0oAjjIaIFTwafzxWd4bDDTYy55Yt/6Ea0FGGznrQA6i&#10;iigAooooAKD04oooAaRlcGqsb+TcCD+J+n86tM3zVXvrcy/vY/vr0oAnj3bfnok4XioNOkeSMrJ1&#10;FTSH90TQA9Pu0opkJ+WnfxUA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&#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width:75590;height:106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B+nCAAAA2wAAAA8AAABkcnMvZG93bnJldi54bWxET0trAjEQvhf6H8II3mrWiiKrUaStpV7E&#10;J9jbsJnuLt1MliS66783guBtPr7nTOetqcSFnC8tK+j3EhDEmdUl5woO++XbGIQPyBory6TgSh7m&#10;s9eXKabaNrylyy7kIoawT1FBEUKdSumzggz6nq2JI/dnncEQoculdtjEcFPJ9yQZSYMlx4YCa/oo&#10;KPvfnY2C2p6u2Wmw+nWfw6/quP3eNOtkoVS30y4mIAK14Sl+uH90nD+C+y/xADm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vwfpwgAAANsAAAAPAAAAAAAAAAAAAAAAAJ8C&#10;AABkcnMvZG93bnJldi54bWxQSwUGAAAAAAQABAD3AAAAjgMAAAAA&#10;">
                  <v:imagedata r:id="rId31" o:title=""/>
                </v:shape>
                <v:shape id="Picture 31" o:spid="_x0000_s1028" type="#_x0000_t75" style="position:absolute;left:4568;top:4564;width:19431;height:29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Hjn7EAAAA2wAAAA8AAABkcnMvZG93bnJldi54bWxEj0FLAzEUhO9C/0N4BW82uxVE16alLQh7&#10;8GIVxNtj89xsu3nZJs927a83guBxmPlmmMVq9L06UUxdYAPlrABF3ATbcWvg7fXp5h5UEmSLfWAy&#10;8E0JVsvJ1QIrG878QqedtCqXcKrQgBMZKq1T48hjmoWBOHufIXqULGOrbcRzLve9nhfFnfbYcV5w&#10;ONDWUXPYfXkDt/sysmzq94ePy/b4vJfNpa2dMdfTcf0ISmiU//AfXdvMlfD7Jf8Av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QHjn7EAAAA2wAAAA8AAAAAAAAAAAAAAAAA&#10;nwIAAGRycy9kb3ducmV2LnhtbFBLBQYAAAAABAAEAPcAAACQAwAAAAA=&#10;">
                  <v:imagedata r:id="rId32" o:title=""/>
                </v:shape>
                <v:shape id="Shape 10" o:spid="_x0000_s1029" style="position:absolute;left:4568;top:4564;width:19431;height:29146;visibility:visible;mso-wrap-style:square;v-text-anchor:top" coordsize="1943100,2914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UUXcQA&#10;AADbAAAADwAAAGRycy9kb3ducmV2LnhtbESP0WoCMRRE3wv+Q7iCL0WztSCyGmVVFAu+aPsBl811&#10;s7i5WZJUV7/eFAo+DjNzhpkvO9uIK/lQO1bwMcpAEJdO11wp+PneDqcgQkTW2DgmBXcKsFz03uaY&#10;a3fjI11PsRIJwiFHBSbGNpcylIYshpFriZN3dt5iTNJXUnu8Jbht5DjLJtJizWnBYEtrQ+Xl9GsV&#10;7Pzm6C7vX22x7h6r6W57qExxUGrQ74oZiEhdfIX/23ut4HMMf1/SD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FF3EAAAA2wAAAA8AAAAAAAAAAAAAAAAAmAIAAGRycy9k&#10;b3ducmV2LnhtbFBLBQYAAAAABAAEAPUAAACJAwAAAAA=&#10;" path="m,2914650r1943100,l1943100,,,,,2914650xe" filled="f" strokeweight="2pt">
                  <v:stroke miterlimit="83231f" joinstyle="miter"/>
                  <v:path arrowok="t" textboxrect="0,0,1943100,2914650"/>
                </v:shape>
                <v:shape id="Picture 35" o:spid="_x0000_s1030" type="#_x0000_t75" style="position:absolute;left:29580;top:5049;width:16824;height:28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DT8a+AAAA2wAAAA8AAABkcnMvZG93bnJldi54bWxEj8EKwjAQRO+C/xBW8GZTFUWqUUQQ9ODB&#10;6sXb0qxttdmUJmr9eyMIHoeZecMsVq2pxJMaV1pWMIxiEMSZ1SXnCs6n7WAGwnlkjZVlUvAmB6tl&#10;t7PARNsXH+mZ+lwECLsEFRTe14mULivIoItsTRy8q20M+iCbXOoGXwFuKjmK46k0WHJYKLCmTUHZ&#10;PX0YBS6N97e0upd4uJwydjcaH3JSqt9r13MQnlr/D//aO61gPIHvl/AD5PI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dDT8a+AAAA2wAAAA8AAAAAAAAAAAAAAAAAnwIAAGRy&#10;cy9kb3ducmV2LnhtbFBLBQYAAAAABAAEAPcAAACKAwAAAAA=&#10;">
                  <v:imagedata r:id="rId33" o:title=""/>
                </v:shape>
                <v:shape id="Shape 13" o:spid="_x0000_s1031" style="position:absolute;left:29580;top:5049;width:16824;height:28661;visibility:visible;mso-wrap-style:square;v-text-anchor:top" coordsize="1682369,2866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F08IA&#10;AADbAAAADwAAAGRycy9kb3ducmV2LnhtbESPwWrDMBBE74X8g9hALyWR3UIIbpQQAibJsWkPPS7W&#10;1jKxdo2kOO7fV4VCj8PMvGE2u8n3aqQQO2ED5bIARdyI7bg18PFeL9agYkK22AuTgW+KsNvOHjZY&#10;WbnzG42X1KoM4VihAZfSUGkdG0ce41IG4ux9SfCYsgyttgHvGe57/VwUK+2x47zgcKCDo+Z6uXkD&#10;58/6HMbyFJ3sndzkWB6fYm3M43zav4JKNKX/8F/7ZA28rOD3S/4B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UXTwgAAANsAAAAPAAAAAAAAAAAAAAAAAJgCAABkcnMvZG93&#10;bnJldi54bWxQSwUGAAAAAAQABAD1AAAAhwMAAAAA&#10;" path="m,2866136r1682369,l1682369,,,,,2866136xe" filled="f" strokeweight="2pt">
                  <v:stroke miterlimit="83231f" joinstyle="miter"/>
                  <v:path arrowok="t" textboxrect="0,0,1682369,2866136"/>
                </v:shape>
                <v:shape id="Picture 42" o:spid="_x0000_s1032" type="#_x0000_t75" style="position:absolute;left:50789;top:5008;width:20178;height:28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HyiTBAAAA2wAAAA8AAABkcnMvZG93bnJldi54bWxEj0uLwjAUhfcD/odwBXdj6oNRqlHEB7iY&#10;zfjA7aW5NsXmpjZR67+fCILLw3l8nOm8saW4U+0Lxwp63QQEceZ0wbmCw37zPQbhA7LG0jEpeJKH&#10;+az1NcVUuwf/0X0XchFH2KeowIRQpVL6zJBF33UVcfTOrrYYoqxzqWt8xHFbyn6S/EiLBUeCwYqW&#10;hrLL7mYj5InOHK/l0dBgfdK3YrQa/I6U6rSbxQREoCZ8wu/2VisY9uH1Jf4AOf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HyiTBAAAA2wAAAA8AAAAAAAAAAAAAAAAAnwIA&#10;AGRycy9kb3ducmV2LnhtbFBLBQYAAAAABAAEAPcAAACNAwAAAAA=&#10;">
                  <v:imagedata r:id="rId34" o:title=""/>
                </v:shape>
                <v:shape id="Shape 16" o:spid="_x0000_s1033" style="position:absolute;left:50820;top:5049;width:20137;height:28898;visibility:visible;mso-wrap-style:square;v-text-anchor:top" coordsize="2013712,2889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5hkcMA&#10;AADbAAAADwAAAGRycy9kb3ducmV2LnhtbESPQWvCQBSE74X+h+UVeim60UgI0VVEEOyxWnp+ZF+y&#10;wezbNbtq/PfdQsHjMDPfMKvNaHtxoyF0jhXMphkI4trpjlsF36f9pAQRIrLG3jEpeFCAzfr1ZYWV&#10;dnf+otsxtiJBOFSowMToKylDbchimDpPnLzGDRZjkkMr9YD3BLe9nGdZIS12nBYMetoZqs/Hq1VQ&#10;+vPl8ZGfyu149d795EXzObso9f42bpcgIo3xGf5vH7SCRQ5/X9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5hkcMAAADbAAAADwAAAAAAAAAAAAAAAACYAgAAZHJzL2Rv&#10;d25yZXYueG1sUEsFBgAAAAAEAAQA9QAAAIgDAAAAAA==&#10;" path="m,2889758r2013712,l2013712,,,,,2889758xe" filled="f" strokeweight="2pt">
                  <v:stroke miterlimit="83231f" joinstyle="miter"/>
                  <v:path arrowok="t" textboxrect="0,0,2013712,2889758"/>
                </v:shape>
                <v:shape id="Picture 44" o:spid="_x0000_s1034" type="#_x0000_t75" style="position:absolute;left:-84;top:41646;width:28036;height:18691;rotation:-589823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dfXTDAAAA2wAAAA8AAABkcnMvZG93bnJldi54bWxEj8FqwzAQRO+F/IPYQG6NnNQNiRvFmECg&#10;PdbNB2yttWVqrYyl2k6+vioUehxm5g1zzGfbiZEG3zpWsFknIIgrp1tuFFw/Lo97ED4ga+wck4Ib&#10;echPi4cjZtpN/E5jGRoRIewzVGBC6DMpfWXIol+7njh6tRsshiiHRuoBpwi3ndwmyU5abDkuGOzp&#10;bKj6Kr+tgvtdHtrSXOtd81QXn+Hint/OqVKr5Vy8gAg0h//wX/tVK0hT+P0Sf4A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19dMMAAADbAAAADwAAAAAAAAAAAAAAAACf&#10;AgAAZHJzL2Rvd25yZXYueG1sUEsFBgAAAAAEAAQA9wAAAI8DAAAAAA==&#10;">
                  <v:imagedata r:id="rId35" o:title=""/>
                </v:shape>
                <v:shape id="Shape 19" o:spid="_x0000_s1035" style="position:absolute;left:4589;top:36974;width:18691;height:28036;visibility:visible;mso-wrap-style:square;v-text-anchor:top" coordsize="1869059,2803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MG8YA&#10;AADbAAAADwAAAGRycy9kb3ducmV2LnhtbESPQWvCQBSE7wX/w/IKXkQ3kVY0uoqUCkIPtlEP3h7Z&#10;ZxKafRuzq0n7692C0OMwM98wi1VnKnGjxpWWFcSjCARxZnXJuYLDfjOcgnAeWWNlmRT8kIPVsve0&#10;wETblr/olvpcBAi7BBUU3teJlC4ryKAb2Zo4eGfbGPRBNrnUDbYBbio5jqKJNFhyWCiwpreCsu/0&#10;ahR8xHo2iE/v9rLD38+W2uM6SjdK9Z+79RyEp87/hx/trVbw8gp/X8IP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eMG8YAAADbAAAADwAAAAAAAAAAAAAAAACYAgAAZHJz&#10;L2Rvd25yZXYueG1sUEsFBgAAAAAEAAQA9QAAAIsDAAAAAA==&#10;" path="m,2803526r1869059,l1869059,,,,,2803526xe" filled="f" strokeweight="2pt">
                  <v:stroke miterlimit="83231f" joinstyle="miter"/>
                  <v:path arrowok="t" textboxrect="0,0,1869059,2803526"/>
                </v:shape>
                <v:shape id="Picture 46" o:spid="_x0000_s1036" type="#_x0000_t75" style="position:absolute;left:51300;top:36974;width:21065;height:28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0PgbBAAAA2wAAAA8AAABkcnMvZG93bnJldi54bWxEj0GLwjAUhO8L/ofwBG/b1EVkqUYRUezB&#10;y7ri+dE802rzUppsW/+9WRA8DjPzDbNcD7YWHbW+cqxgmqQgiAunKzYKzr/7z28QPiBrrB2Tggd5&#10;WK9GH0vMtOv5h7pTMCJC2GeooAyhyaT0RUkWfeIa4uhdXWsxRNkaqVvsI9zW8itN59JixXGhxIa2&#10;JRX3059VsE3tvcg7f3C7S5eHY2+q29QoNRkPmwWIQEN4h1/tXCuYzeH/S/wBcvU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Y0PgbBAAAA2wAAAA8AAAAAAAAAAAAAAAAAnwIA&#10;AGRycy9kb3ducmV2LnhtbFBLBQYAAAAABAAEAPcAAACNAwAAAAA=&#10;">
                  <v:imagedata r:id="rId36" o:title=""/>
                </v:shape>
                <v:shape id="Shape 22" o:spid="_x0000_s1037" style="position:absolute;left:51300;top:36974;width:21065;height:28723;visibility:visible;mso-wrap-style:square;v-text-anchor:top" coordsize="2106549,2872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Z8VcQA&#10;AADbAAAADwAAAGRycy9kb3ducmV2LnhtbESPUUsDMRCE34X+h7BC32zOUqyeTUu5tlAQ0VZ/wHpZ&#10;L4eXzZFs2/PfG0HwcZiZb5jFavCdOlNMbWADt5MCFHEdbMuNgfe33c09qCTIFrvAZOCbEqyWo6sF&#10;ljZc+EDnozQqQziVaMCJ9KXWqXbkMU1CT5y9zxA9Spax0TbiJcN9p6dFcac9tpwXHPZUOaq/jidv&#10;oH/5WG8emvk2PlXVqz48S+FmYsz4elg/ghIa5D/8195bA7M5/H7JP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2fFXEAAAA2wAAAA8AAAAAAAAAAAAAAAAAmAIAAGRycy9k&#10;b3ducmV2LnhtbFBLBQYAAAAABAAEAPUAAACJAwAAAAA=&#10;" path="m,2872233r2106549,l2106549,,,,,2872233xe" filled="f" strokeweight="2pt">
                  <v:stroke miterlimit="83231f" joinstyle="miter"/>
                  <v:path arrowok="t" textboxrect="0,0,2106549,2872233"/>
                </v:shape>
                <v:shape id="Picture 48" o:spid="_x0000_s1038" type="#_x0000_t75" style="position:absolute;left:28018;top:36974;width:19595;height:28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SjSnBAAAA2wAAAA8AAABkcnMvZG93bnJldi54bWxET89rwjAUvgv7H8IbeJGZOsY2qlE2QZDB&#10;DtbCrs/mmRabl5Bktf735jDY8eP7vdqMthcDhdg5VrCYFyCIG6c7Ngrq4+7pHURMyBp7x6TgRhE2&#10;64fJCkvtrnygoUpG5BCOJSpoU/KllLFpyWKcO0+cubMLFlOGwUgd8JrDbS+fi+JVWuw4N7ToadtS&#10;c6l+rYJvP/OD4d3X5/jzdnKmr+PpcFFq+jh+LEEkGtO/+M+91wpe8tj8Jf8Aub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kSjSnBAAAA2wAAAA8AAAAAAAAAAAAAAAAAnwIA&#10;AGRycy9kb3ducmV2LnhtbFBLBQYAAAAABAAEAPcAAACNAwAAAAA=&#10;">
                  <v:imagedata r:id="rId37" o:title=""/>
                </v:shape>
                <v:shape id="Shape 25" o:spid="_x0000_s1039" style="position:absolute;left:28018;top:36974;width:19595;height:28036;visibility:visible;mso-wrap-style:square;v-text-anchor:top" coordsize="1959483,2803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gOcQA&#10;AADbAAAADwAAAGRycy9kb3ducmV2LnhtbESPT2vCQBTE70K/w/IKXkQ3/iHa1FVKQdBjVdTjI/ua&#10;hGbfxuwak2/vCgWPw8z8hlmuW1OKhmpXWFYwHkUgiFOrC84UHA+b4QKE88gaS8ukoCMH69Vbb4mJ&#10;tnf+oWbvMxEg7BJUkHtfJVK6NCeDbmQr4uD92tqgD7LOpK7xHuCmlJMoiqXBgsNCjhV955T+7W9G&#10;gd2e5+PBYOpP5Jrr7tLF8trFSvXf269PEJ5a/wr/t7dawewDnl/C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XIDnEAAAA2wAAAA8AAAAAAAAAAAAAAAAAmAIAAGRycy9k&#10;b3ducmV2LnhtbFBLBQYAAAAABAAEAPUAAACJAwAAAAA=&#10;" path="m,2803526r1959483,l1959483,,,,,2803526xe" filled="f" strokeweight="2pt">
                  <v:stroke miterlimit="83231f" joinstyle="miter"/>
                  <v:path arrowok="t" textboxrect="0,0,1959483,2803526"/>
                </v:shape>
                <v:shape id="Picture 50" o:spid="_x0000_s1040" type="#_x0000_t75" style="position:absolute;left:4531;top:72379;width:19934;height:29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Sj9DCAAAA2wAAAA8AAABkcnMvZG93bnJldi54bWxET02LwjAQvQv+hzDCXkRTFxS3NhVZEfYk&#10;2ArucWjGtthMuk3Urr/eHASPj/edrHvTiBt1rrasYDaNQBAXVtdcKjjmu8kShPPIGhvLpOCfHKzT&#10;4SDBWNs7H+iW+VKEEHYxKqi8b2MpXVGRQTe1LXHgzrYz6APsSqk7vIdw08jPKFpIgzWHhgpb+q6o&#10;uGRXo+D3cVgs//LstNfXZttv9o/xV75V6mPUb1YgPPX+LX65f7SCeVgfvoQfINM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0o/QwgAAANsAAAAPAAAAAAAAAAAAAAAAAJ8C&#10;AABkcnMvZG93bnJldi54bWxQSwUGAAAAAAQABAD3AAAAjgMAAAAA&#10;">
                  <v:imagedata r:id="rId38" o:title=""/>
                </v:shape>
                <v:shape id="Shape 28" o:spid="_x0000_s1041" style="position:absolute;left:4568;top:72406;width:19893;height:29705;visibility:visible;mso-wrap-style:square;v-text-anchor:top" coordsize="1989328,2970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V0ZsUA&#10;AADbAAAADwAAAGRycy9kb3ducmV2LnhtbESPQWvCQBSE74L/YXmCN91EaSnRVWxBsBfBWAq9PbLP&#10;JJr3NmRXTfvru4WCx2FmvmGW654bdaPO104MpNMEFEnhbC2lgY/jdvICygcUi40TMvBNHtar4WCJ&#10;mXV3OdAtD6WKEPEZGqhCaDOtfVERo5+6liR6J9cxhii7UtsO7xHOjZ4lybNmrCUuVNjSW0XFJb+y&#10;gQv/nPb51/z985Vn283+nB74mBozHvWbBahAfXiE/9s7a+Aphb8v8Qf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XRmxQAAANsAAAAPAAAAAAAAAAAAAAAAAJgCAABkcnMv&#10;ZG93bnJldi54bWxQSwUGAAAAAAQABAD1AAAAigMAAAAA&#10;" path="m,2970530r1989328,l1989328,,,,,2970530xe" filled="f" strokeweight="2pt">
                  <v:stroke miterlimit="83231f" joinstyle="miter"/>
                  <v:path arrowok="t" textboxrect="0,0,1989328,2970530"/>
                </v:shape>
                <v:shape id="Picture 52" o:spid="_x0000_s1042" type="#_x0000_t75" style="position:absolute;left:51929;top:71695;width:19796;height:296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ZfH7BAAAA2wAAAA8AAABkcnMvZG93bnJldi54bWxEj0GLwjAUhO8L/ofwhL2tqe6uSDWKCoI9&#10;qVXw+myebbF5KU3U9t9vBGGPw8w3w8wWranEgxpXWlYwHEQgiDOrS84VnI6brwkI55E1VpZJQUcO&#10;FvPexwxjbZ98oEfqcxFK2MWooPC+jqV0WUEG3cDWxMG72sagD7LJpW7wGcpNJUdRNJYGSw4LBda0&#10;Lii7pXej4HffdaudNWdE+f2T4CU5bm+JUp/9djkF4an1/+E3vdWBG8HrS/gBc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FZfH7BAAAA2wAAAA8AAAAAAAAAAAAAAAAAnwIA&#10;AGRycy9kb3ducmV2LnhtbFBLBQYAAAAABAAEAPcAAACNAwAAAAA=&#10;">
                  <v:imagedata r:id="rId39" o:title=""/>
                </v:shape>
                <v:shape id="Shape 31" o:spid="_x0000_s1043" style="position:absolute;left:51929;top:71695;width:19796;height:29695;visibility:visible;mso-wrap-style:square;v-text-anchor:top" coordsize="1979676,296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zCmsMA&#10;AADbAAAADwAAAGRycy9kb3ducmV2LnhtbESPT4vCMBTE74LfITzBi2iqy4pUo4jsLgv24r/7s3m2&#10;xealNKmt334jLHgcZn4zzGrTmVI8qHaFZQXTSQSCOLW64EzB+fQ9XoBwHlljaZkUPMnBZt3vrTDW&#10;tuUDPY4+E6GEXYwKcu+rWEqX5mTQTWxFHLybrQ36IOtM6hrbUG5KOYuiuTRYcFjIsaJdTun92BgF&#10;n8m1GiXn7ufZfiW3yz5qcNqMlBoOuu0ShKfOv8P/9K8O3Ae8vo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zCmsMAAADbAAAADwAAAAAAAAAAAAAAAACYAgAAZHJzL2Rv&#10;d25yZXYueG1sUEsFBgAAAAAEAAQA9QAAAIgDAAAAAA==&#10;" path="m,2969513r1979676,l1979676,,,,,2969513xe" filled="f" strokeweight="2pt">
                  <v:stroke miterlimit="83231f" joinstyle="miter"/>
                  <v:path arrowok="t" textboxrect="0,0,1979676,2969513"/>
                </v:shape>
                <v:shape id="Picture 54" o:spid="_x0000_s1044" type="#_x0000_t75" style="position:absolute;left:27259;top:71678;width:21702;height:29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pWW7DAAAA2wAAAA8AAABkcnMvZG93bnJldi54bWxEj0FrAjEUhO+C/yE8wZtmW6xdV6NoQeih&#10;F60Hj4/Nc7M0edkm6br9902h0OMwM98wm93grOgpxNazgod5AYK49rrlRsHl/TgrQcSErNF6JgXf&#10;FGG3HY82WGl/5xP159SIDOFYoQKTUldJGWtDDuPcd8TZu/ngMGUZGqkD3jPcWflYFEvpsOW8YLCj&#10;F0P1x/nLKWj4OSw+97Y8XK3srty/HVamVGo6GfZrEImG9B/+a79qBU8L+P2Sf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ulZbsMAAADbAAAADwAAAAAAAAAAAAAAAACf&#10;AgAAZHJzL2Rvd25yZXYueG1sUEsFBgAAAAAEAAQA9wAAAI8DAAAAAA==&#10;">
                  <v:imagedata r:id="rId40" o:title=""/>
                </v:shape>
                <v:shape id="Shape 34" o:spid="_x0000_s1045" style="position:absolute;left:27274;top:71695;width:21692;height:29695;visibility:visible;mso-wrap-style:square;v-text-anchor:top" coordsize="2169160,296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PMX8MA&#10;AADbAAAADwAAAGRycy9kb3ducmV2LnhtbESPT4vCMBTE78J+h/AW9qbpChWpRhFlVWQ9+Ae8Pppn&#10;WmxeahO1++03guBxmJnfMONpaytxp8aXjhV89xIQxLnTJRsFx8NPdwjCB2SNlWNS8EceppOPzhgz&#10;7R68o/s+GBEh7DNUUIRQZ1L6vCCLvudq4uidXWMxRNkYqRt8RLitZD9JBtJiyXGhwJrmBeWX/c0q&#10;yHFzu64W699rOt+eVpyaxWxplPr6bGcjEIHa8A6/2mutIE3h+SX+AD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PMX8MAAADbAAAADwAAAAAAAAAAAAAAAACYAgAAZHJzL2Rv&#10;d25yZXYueG1sUEsFBgAAAAAEAAQA9QAAAIgDAAAAAA==&#10;" path="m,2969513r2169160,l2169160,,,,,2969513xe" filled="f" strokeweight="2pt">
                  <v:stroke miterlimit="83231f" joinstyle="miter"/>
                  <v:path arrowok="t" textboxrect="0,0,2169160,2969513"/>
                </v:shape>
                <w10:wrap type="topAndBottom" anchorx="page" anchory="page"/>
              </v:group>
            </w:pict>
          </mc:Fallback>
        </mc:AlternateContent>
      </w:r>
      <w:r w:rsidR="005828C9">
        <w:rPr>
          <w:rFonts w:cstheme="minorHAnsi"/>
          <w:noProof/>
          <w:lang w:val="en-NZ" w:eastAsia="en-NZ" w:bidi="ar-SA"/>
        </w:rPr>
        <mc:AlternateContent>
          <mc:Choice Requires="wps">
            <w:drawing>
              <wp:anchor distT="0" distB="0" distL="114300" distR="114300" simplePos="0" relativeHeight="251675648" behindDoc="0" locked="0" layoutInCell="1" allowOverlap="1" wp14:anchorId="143A85C7" wp14:editId="242AEADA">
                <wp:simplePos x="0" y="0"/>
                <wp:positionH relativeFrom="column">
                  <wp:posOffset>-409575</wp:posOffset>
                </wp:positionH>
                <wp:positionV relativeFrom="paragraph">
                  <wp:posOffset>4611370</wp:posOffset>
                </wp:positionV>
                <wp:extent cx="2133600" cy="462915"/>
                <wp:effectExtent l="0" t="1270" r="0" b="2540"/>
                <wp:wrapNone/>
                <wp:docPr id="60"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62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196849" w:rsidRDefault="00947E46" w:rsidP="005828C9">
                            <w:pPr>
                              <w:rPr>
                                <w:i/>
                                <w:color w:val="215868" w:themeColor="accent5" w:themeShade="80"/>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3A85C7" id="Text Box 128" o:spid="_x0000_s1038" type="#_x0000_t202" style="position:absolute;left:0;text-align:left;margin-left:-32.25pt;margin-top:363.1pt;width:168pt;height:36.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qb0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" filled="f" stroked="f">
                <v:textbox>
                  <w:txbxContent>
                    <w:p w:rsidR="00947E46" w:rsidRPr="00196849" w:rsidRDefault="00947E46" w:rsidP="005828C9">
                      <w:pPr>
                        <w:rPr>
                          <w:i/>
                          <w:color w:val="215868" w:themeColor="accent5" w:themeShade="80"/>
                          <w:sz w:val="20"/>
                          <w:szCs w:val="20"/>
                        </w:rPr>
                      </w:pPr>
                    </w:p>
                  </w:txbxContent>
                </v:textbox>
              </v:shape>
            </w:pict>
          </mc:Fallback>
        </mc:AlternateContent>
      </w:r>
      <w:r w:rsidR="005828C9">
        <w:rPr>
          <w:rFonts w:cstheme="minorHAnsi"/>
          <w:noProof/>
          <w:lang w:val="en-NZ" w:eastAsia="en-NZ" w:bidi="ar-SA"/>
        </w:rPr>
        <mc:AlternateContent>
          <mc:Choice Requires="wps">
            <w:drawing>
              <wp:anchor distT="0" distB="0" distL="114300" distR="114300" simplePos="0" relativeHeight="251676672" behindDoc="0" locked="0" layoutInCell="1" allowOverlap="1" wp14:anchorId="1D807295" wp14:editId="63B8793F">
                <wp:simplePos x="0" y="0"/>
                <wp:positionH relativeFrom="column">
                  <wp:posOffset>-429895</wp:posOffset>
                </wp:positionH>
                <wp:positionV relativeFrom="paragraph">
                  <wp:posOffset>3805555</wp:posOffset>
                </wp:positionV>
                <wp:extent cx="2133600" cy="462915"/>
                <wp:effectExtent l="0" t="0" r="1270" b="0"/>
                <wp:wrapNone/>
                <wp:docPr id="5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62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196849" w:rsidRDefault="00947E46" w:rsidP="005828C9">
                            <w:pPr>
                              <w:rPr>
                                <w:i/>
                                <w:color w:val="215868" w:themeColor="accent5" w:themeShade="80"/>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807295" id="Text Box 129" o:spid="_x0000_s1039" type="#_x0000_t202" style="position:absolute;left:0;text-align:left;margin-left:-33.85pt;margin-top:299.65pt;width:168pt;height:36.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ojt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" filled="f" stroked="f">
                <v:textbox>
                  <w:txbxContent>
                    <w:p w:rsidR="00947E46" w:rsidRPr="00196849" w:rsidRDefault="00947E46" w:rsidP="005828C9">
                      <w:pPr>
                        <w:rPr>
                          <w:i/>
                          <w:color w:val="215868" w:themeColor="accent5" w:themeShade="80"/>
                          <w:sz w:val="20"/>
                          <w:szCs w:val="20"/>
                        </w:rPr>
                      </w:pPr>
                    </w:p>
                  </w:txbxContent>
                </v:textbox>
              </v:shape>
            </w:pict>
          </mc:Fallback>
        </mc:AlternateContent>
      </w:r>
      <w:r w:rsidR="005828C9">
        <w:rPr>
          <w:b/>
          <w:color w:val="0070C0"/>
          <w:sz w:val="36"/>
          <w:szCs w:val="36"/>
        </w:rPr>
        <w:br w:type="page"/>
      </w:r>
    </w:p>
    <w:p w:rsidR="005828C9" w:rsidRPr="000B3715" w:rsidRDefault="005828C9" w:rsidP="005828C9">
      <w:pPr>
        <w:spacing w:after="240"/>
        <w:jc w:val="both"/>
        <w:rPr>
          <w:b/>
          <w:color w:val="0070C0"/>
          <w:sz w:val="36"/>
          <w:szCs w:val="36"/>
        </w:rPr>
      </w:pPr>
      <w:r w:rsidRPr="000B3715">
        <w:rPr>
          <w:b/>
          <w:color w:val="0070C0"/>
          <w:sz w:val="36"/>
          <w:szCs w:val="36"/>
        </w:rPr>
        <w:t>ARTS AND CULTURE</w:t>
      </w:r>
    </w:p>
    <w:p w:rsidR="005828C9" w:rsidRDefault="005828C9" w:rsidP="005828C9">
      <w:pPr>
        <w:pStyle w:val="Intro"/>
        <w:ind w:right="-46"/>
        <w:rPr>
          <w:rFonts w:asciiTheme="minorHAnsi" w:hAnsiTheme="minorHAnsi" w:cstheme="minorHAnsi"/>
          <w:color w:val="000000"/>
          <w:sz w:val="24"/>
          <w:szCs w:val="24"/>
        </w:rPr>
      </w:pPr>
      <w:r w:rsidRPr="001F7DCB">
        <w:rPr>
          <w:rFonts w:asciiTheme="minorHAnsi" w:hAnsiTheme="minorHAnsi" w:cstheme="minorHAnsi"/>
          <w:color w:val="000000"/>
          <w:sz w:val="24"/>
          <w:szCs w:val="24"/>
        </w:rPr>
        <w:t>Putaruru College provides opportunities for students to pursue their interests in a diverse range of activities. Our young people have creative talents that can be developed through:</w:t>
      </w:r>
    </w:p>
    <w:p w:rsidR="005828C9" w:rsidRDefault="00C3401B" w:rsidP="005828C9">
      <w:pPr>
        <w:pStyle w:val="BodyText1"/>
        <w:spacing w:after="240"/>
        <w:ind w:right="-424"/>
        <w:jc w:val="left"/>
        <w:rPr>
          <w:rFonts w:asciiTheme="minorHAnsi" w:hAnsiTheme="minorHAnsi" w:cstheme="minorHAnsi"/>
          <w:b/>
          <w:bCs/>
          <w:caps/>
          <w:sz w:val="24"/>
          <w:szCs w:val="24"/>
        </w:rPr>
      </w:pPr>
      <w:r>
        <w:rPr>
          <w:rFonts w:asciiTheme="minorHAnsi" w:hAnsiTheme="minorHAnsi" w:cstheme="minorHAnsi"/>
          <w:b/>
          <w:bCs/>
          <w:caps/>
          <w:noProof/>
          <w:sz w:val="24"/>
          <w:szCs w:val="24"/>
          <w:lang w:val="en-NZ" w:eastAsia="en-NZ"/>
        </w:rPr>
        <w:drawing>
          <wp:anchor distT="0" distB="0" distL="114300" distR="114300" simplePos="0" relativeHeight="251677696" behindDoc="0" locked="0" layoutInCell="1" allowOverlap="1" wp14:anchorId="20B1B56E" wp14:editId="5C89F7EE">
            <wp:simplePos x="0" y="0"/>
            <wp:positionH relativeFrom="column">
              <wp:posOffset>899160</wp:posOffset>
            </wp:positionH>
            <wp:positionV relativeFrom="paragraph">
              <wp:posOffset>114300</wp:posOffset>
            </wp:positionV>
            <wp:extent cx="4213860" cy="179959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oking.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13860" cy="1799590"/>
                    </a:xfrm>
                    <a:prstGeom prst="rect">
                      <a:avLst/>
                    </a:prstGeom>
                  </pic:spPr>
                </pic:pic>
              </a:graphicData>
            </a:graphic>
            <wp14:sizeRelH relativeFrom="margin">
              <wp14:pctWidth>0</wp14:pctWidth>
            </wp14:sizeRelH>
            <wp14:sizeRelV relativeFrom="margin">
              <wp14:pctHeight>0</wp14:pctHeight>
            </wp14:sizeRelV>
          </wp:anchor>
        </w:drawing>
      </w:r>
    </w:p>
    <w:p w:rsidR="0054232F" w:rsidRDefault="0054232F" w:rsidP="005828C9">
      <w:pPr>
        <w:pStyle w:val="BodyText1"/>
        <w:spacing w:after="240"/>
        <w:ind w:right="-424"/>
        <w:jc w:val="left"/>
        <w:rPr>
          <w:rFonts w:asciiTheme="minorHAnsi" w:hAnsiTheme="minorHAnsi" w:cstheme="minorHAnsi"/>
          <w:b/>
          <w:bCs/>
          <w:caps/>
          <w:sz w:val="24"/>
          <w:szCs w:val="24"/>
        </w:rPr>
      </w:pPr>
    </w:p>
    <w:p w:rsidR="0054232F" w:rsidRDefault="0054232F" w:rsidP="005828C9">
      <w:pPr>
        <w:pStyle w:val="BodyText1"/>
        <w:spacing w:after="240"/>
        <w:ind w:right="-424"/>
        <w:jc w:val="left"/>
        <w:rPr>
          <w:rFonts w:asciiTheme="minorHAnsi" w:hAnsiTheme="minorHAnsi" w:cstheme="minorHAnsi"/>
          <w:b/>
          <w:bCs/>
          <w:caps/>
          <w:sz w:val="24"/>
          <w:szCs w:val="24"/>
        </w:rPr>
      </w:pPr>
    </w:p>
    <w:p w:rsidR="0054232F" w:rsidRDefault="0054232F" w:rsidP="005828C9">
      <w:pPr>
        <w:pStyle w:val="BodyText1"/>
        <w:spacing w:after="240"/>
        <w:ind w:right="-424"/>
        <w:jc w:val="left"/>
        <w:rPr>
          <w:rFonts w:asciiTheme="minorHAnsi" w:hAnsiTheme="minorHAnsi" w:cstheme="minorHAnsi"/>
          <w:b/>
          <w:noProof/>
          <w:color w:val="0070C0"/>
          <w:sz w:val="36"/>
          <w:szCs w:val="36"/>
          <w:lang w:val="en-NZ" w:eastAsia="en-NZ"/>
        </w:rPr>
      </w:pPr>
    </w:p>
    <w:p w:rsidR="00C3401B" w:rsidRDefault="00C3401B" w:rsidP="005828C9">
      <w:pPr>
        <w:pStyle w:val="BodyText1"/>
        <w:spacing w:after="240"/>
        <w:ind w:right="-424"/>
        <w:jc w:val="left"/>
        <w:rPr>
          <w:rFonts w:asciiTheme="minorHAnsi" w:hAnsiTheme="minorHAnsi" w:cstheme="minorHAnsi"/>
          <w:b/>
          <w:noProof/>
          <w:color w:val="0070C0"/>
          <w:sz w:val="36"/>
          <w:szCs w:val="36"/>
          <w:lang w:val="en-NZ" w:eastAsia="en-NZ"/>
        </w:rPr>
      </w:pPr>
    </w:p>
    <w:p w:rsidR="00C3401B" w:rsidRDefault="00C3401B" w:rsidP="005828C9">
      <w:pPr>
        <w:pStyle w:val="BodyText1"/>
        <w:spacing w:after="240"/>
        <w:ind w:right="-424"/>
        <w:jc w:val="left"/>
        <w:rPr>
          <w:rFonts w:asciiTheme="minorHAnsi" w:hAnsiTheme="minorHAnsi" w:cstheme="minorHAnsi"/>
          <w:b/>
          <w:noProof/>
          <w:color w:val="0070C0"/>
          <w:sz w:val="36"/>
          <w:szCs w:val="36"/>
          <w:lang w:val="en-NZ" w:eastAsia="en-NZ"/>
        </w:rPr>
      </w:pPr>
    </w:p>
    <w:p w:rsidR="005828C9" w:rsidRPr="007D60A9" w:rsidRDefault="005828C9" w:rsidP="005828C9">
      <w:pPr>
        <w:pStyle w:val="BodyText1"/>
        <w:spacing w:after="240"/>
        <w:ind w:right="-424"/>
        <w:jc w:val="left"/>
        <w:rPr>
          <w:rFonts w:asciiTheme="minorHAnsi" w:hAnsiTheme="minorHAnsi" w:cstheme="minorHAnsi"/>
          <w:b/>
          <w:noProof/>
          <w:color w:val="0070C0"/>
          <w:sz w:val="36"/>
          <w:szCs w:val="36"/>
          <w:lang w:val="en-NZ" w:eastAsia="en-NZ"/>
        </w:rPr>
      </w:pPr>
      <w:r w:rsidRPr="007D60A9">
        <w:rPr>
          <w:rFonts w:asciiTheme="minorHAnsi" w:hAnsiTheme="minorHAnsi" w:cstheme="minorHAnsi"/>
          <w:b/>
          <w:noProof/>
          <w:color w:val="0070C0"/>
          <w:sz w:val="36"/>
          <w:szCs w:val="36"/>
          <w:lang w:val="en-NZ" w:eastAsia="en-NZ"/>
        </w:rPr>
        <w:t xml:space="preserve">Digital Video </w:t>
      </w:r>
      <w:r w:rsidRPr="00245BED">
        <w:rPr>
          <w:rFonts w:asciiTheme="minorHAnsi" w:hAnsiTheme="minorHAnsi" w:cstheme="minorHAnsi"/>
          <w:b/>
          <w:noProof/>
          <w:color w:val="0070C0"/>
          <w:sz w:val="36"/>
          <w:szCs w:val="36"/>
          <w:lang w:val="en-NZ" w:eastAsia="en-NZ"/>
        </w:rPr>
        <w:t>Technology</w:t>
      </w:r>
    </w:p>
    <w:p w:rsidR="005828C9" w:rsidRDefault="0054232F" w:rsidP="005828C9">
      <w:pPr>
        <w:jc w:val="both"/>
        <w:rPr>
          <w:rFonts w:asciiTheme="minorHAnsi" w:hAnsiTheme="minorHAnsi" w:cstheme="minorHAnsi"/>
        </w:rPr>
      </w:pPr>
      <w:r>
        <w:rPr>
          <w:rFonts w:asciiTheme="minorHAnsi" w:hAnsiTheme="minorHAnsi" w:cstheme="minorHAnsi"/>
          <w:noProof/>
          <w:color w:val="215868" w:themeColor="accent5" w:themeShade="80"/>
          <w:lang w:val="en-NZ" w:eastAsia="en-NZ" w:bidi="ar-SA"/>
        </w:rPr>
        <w:drawing>
          <wp:anchor distT="0" distB="0" distL="114300" distR="114300" simplePos="0" relativeHeight="251679744" behindDoc="0" locked="0" layoutInCell="1" allowOverlap="1" wp14:anchorId="5494532D" wp14:editId="5947D969">
            <wp:simplePos x="0" y="0"/>
            <wp:positionH relativeFrom="column">
              <wp:posOffset>76200</wp:posOffset>
            </wp:positionH>
            <wp:positionV relativeFrom="paragraph">
              <wp:posOffset>45085</wp:posOffset>
            </wp:positionV>
            <wp:extent cx="1763395" cy="2644775"/>
            <wp:effectExtent l="0" t="0" r="8255" b="31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85a.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63395" cy="2644775"/>
                    </a:xfrm>
                    <a:prstGeom prst="rect">
                      <a:avLst/>
                    </a:prstGeom>
                  </pic:spPr>
                </pic:pic>
              </a:graphicData>
            </a:graphic>
          </wp:anchor>
        </w:drawing>
      </w:r>
      <w:proofErr w:type="spellStart"/>
      <w:r w:rsidR="005828C9" w:rsidRPr="00017A9F">
        <w:rPr>
          <w:rFonts w:asciiTheme="minorHAnsi" w:hAnsiTheme="minorHAnsi" w:cstheme="minorHAnsi"/>
        </w:rPr>
        <w:t>Putaruru</w:t>
      </w:r>
      <w:proofErr w:type="spellEnd"/>
      <w:r w:rsidR="005828C9" w:rsidRPr="00017A9F">
        <w:rPr>
          <w:rFonts w:asciiTheme="minorHAnsi" w:hAnsiTheme="minorHAnsi" w:cstheme="minorHAnsi"/>
        </w:rPr>
        <w:t xml:space="preserve"> College has enjoyed tremendous success in Digital Video Production</w:t>
      </w:r>
      <w:r w:rsidR="005828C9">
        <w:rPr>
          <w:rFonts w:asciiTheme="minorHAnsi" w:hAnsiTheme="minorHAnsi" w:cstheme="minorHAnsi"/>
        </w:rPr>
        <w:t xml:space="preserve"> over the last few years beginning with</w:t>
      </w:r>
      <w:r w:rsidR="005828C9" w:rsidRPr="00017A9F">
        <w:rPr>
          <w:rFonts w:asciiTheme="minorHAnsi" w:hAnsiTheme="minorHAnsi" w:cstheme="minorHAnsi"/>
        </w:rPr>
        <w:t xml:space="preserve"> winning the 2012 Fair Go National Secondary School Ad Awards </w:t>
      </w:r>
      <w:r w:rsidR="005828C9">
        <w:rPr>
          <w:rFonts w:asciiTheme="minorHAnsi" w:hAnsiTheme="minorHAnsi" w:cstheme="minorHAnsi"/>
        </w:rPr>
        <w:t>and making the finals in 2014, among many other major prizes.</w:t>
      </w:r>
      <w:r w:rsidR="005828C9" w:rsidRPr="00017A9F">
        <w:rPr>
          <w:rFonts w:asciiTheme="minorHAnsi" w:hAnsiTheme="minorHAnsi" w:cstheme="minorHAnsi"/>
        </w:rPr>
        <w:t xml:space="preserve">  Our talented students get to learn and work with Industry Standard equipment and the latest relevant technology within a dedicated production room on many exciting projects throughout the year guaranteed to get their creative juices flowing.  </w:t>
      </w:r>
    </w:p>
    <w:p w:rsidR="005828C9" w:rsidRPr="00017A9F" w:rsidRDefault="00A56CAF" w:rsidP="005828C9">
      <w:pPr>
        <w:jc w:val="both"/>
        <w:rPr>
          <w:rFonts w:asciiTheme="minorHAnsi" w:hAnsiTheme="minorHAnsi" w:cstheme="minorHAnsi"/>
        </w:rPr>
      </w:pPr>
      <w:r>
        <w:rPr>
          <w:rFonts w:asciiTheme="minorHAnsi" w:hAnsiTheme="minorHAnsi" w:cstheme="minorHAnsi"/>
        </w:rPr>
        <w:t>Previously we have w</w:t>
      </w:r>
      <w:r w:rsidR="005828C9">
        <w:rPr>
          <w:rFonts w:asciiTheme="minorHAnsi" w:hAnsiTheme="minorHAnsi" w:cstheme="minorHAnsi"/>
        </w:rPr>
        <w:t>on the national</w:t>
      </w:r>
      <w:r w:rsidR="005828C9" w:rsidRPr="00017A9F">
        <w:rPr>
          <w:rFonts w:asciiTheme="minorHAnsi" w:hAnsiTheme="minorHAnsi" w:cstheme="minorHAnsi"/>
        </w:rPr>
        <w:t xml:space="preserve"> “Treaty of Wai</w:t>
      </w:r>
      <w:r w:rsidR="005828C9">
        <w:rPr>
          <w:rFonts w:asciiTheme="minorHAnsi" w:hAnsiTheme="minorHAnsi" w:cstheme="minorHAnsi"/>
        </w:rPr>
        <w:t>tangi” movie competition, earning themselves a week’s holiday in Waitangi. A number of competitions have been entered this year and we are eagerly awaiting the results.</w:t>
      </w:r>
    </w:p>
    <w:p w:rsidR="00E627F2" w:rsidRDefault="00E627F2" w:rsidP="00E627F2">
      <w:pPr>
        <w:jc w:val="both"/>
        <w:rPr>
          <w:rFonts w:asciiTheme="minorHAnsi" w:hAnsiTheme="minorHAnsi" w:cstheme="minorHAnsi"/>
        </w:rPr>
      </w:pPr>
    </w:p>
    <w:p w:rsidR="00E627F2" w:rsidRDefault="00E627F2" w:rsidP="00E627F2">
      <w:pPr>
        <w:jc w:val="both"/>
        <w:rPr>
          <w:rFonts w:asciiTheme="minorHAnsi" w:hAnsiTheme="minorHAnsi" w:cstheme="minorHAnsi"/>
          <w:color w:val="215868" w:themeColor="accent5" w:themeShade="80"/>
        </w:rPr>
      </w:pPr>
      <w:r>
        <w:rPr>
          <w:rFonts w:asciiTheme="minorHAnsi" w:hAnsiTheme="minorHAnsi" w:cstheme="minorHAnsi"/>
          <w:noProof/>
          <w:lang w:val="en-NZ" w:eastAsia="en-NZ" w:bidi="ar-SA"/>
        </w:rPr>
        <w:drawing>
          <wp:anchor distT="0" distB="0" distL="114300" distR="114300" simplePos="0" relativeHeight="251655168" behindDoc="1" locked="0" layoutInCell="1" allowOverlap="1" wp14:anchorId="568E77BD" wp14:editId="32948279">
            <wp:simplePos x="0" y="0"/>
            <wp:positionH relativeFrom="column">
              <wp:posOffset>3192780</wp:posOffset>
            </wp:positionH>
            <wp:positionV relativeFrom="paragraph">
              <wp:posOffset>334010</wp:posOffset>
            </wp:positionV>
            <wp:extent cx="2641600" cy="2018665"/>
            <wp:effectExtent l="0" t="0" r="6350" b="635"/>
            <wp:wrapThrough wrapText="bothSides">
              <wp:wrapPolygon edited="0">
                <wp:start x="0" y="0"/>
                <wp:lineTo x="0" y="21403"/>
                <wp:lineTo x="21496" y="21403"/>
                <wp:lineTo x="21496"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559.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41600" cy="2018665"/>
                    </a:xfrm>
                    <a:prstGeom prst="rect">
                      <a:avLst/>
                    </a:prstGeom>
                    <a:noFill/>
                    <a:ln>
                      <a:noFill/>
                    </a:ln>
                  </pic:spPr>
                </pic:pic>
              </a:graphicData>
            </a:graphic>
            <wp14:sizeRelH relativeFrom="page">
              <wp14:pctWidth>0</wp14:pctWidth>
            </wp14:sizeRelH>
            <wp14:sizeRelV relativeFrom="page">
              <wp14:pctHeight>0</wp14:pctHeight>
            </wp14:sizeRelV>
          </wp:anchor>
        </w:drawing>
      </w:r>
      <w:r w:rsidR="005828C9">
        <w:rPr>
          <w:rFonts w:asciiTheme="minorHAnsi" w:hAnsiTheme="minorHAnsi" w:cstheme="minorHAnsi"/>
          <w:color w:val="215868" w:themeColor="accent5" w:themeShade="80"/>
        </w:rPr>
        <w:t xml:space="preserve"> </w:t>
      </w:r>
    </w:p>
    <w:p w:rsidR="00E627F2" w:rsidRDefault="00D3647D" w:rsidP="00E627F2">
      <w:pPr>
        <w:jc w:val="both"/>
        <w:rPr>
          <w:b/>
          <w:color w:val="0070C0"/>
          <w:sz w:val="36"/>
          <w:szCs w:val="36"/>
        </w:rPr>
      </w:pPr>
      <w:r>
        <w:rPr>
          <w:b/>
          <w:color w:val="0070C0"/>
          <w:sz w:val="36"/>
          <w:szCs w:val="36"/>
        </w:rPr>
        <w:t>M</w:t>
      </w:r>
      <w:r w:rsidR="00E627F2">
        <w:rPr>
          <w:b/>
          <w:color w:val="0070C0"/>
          <w:sz w:val="36"/>
          <w:szCs w:val="36"/>
        </w:rPr>
        <w:t>aori Cultur</w:t>
      </w:r>
      <w:r>
        <w:rPr>
          <w:noProof/>
          <w:lang w:val="en-NZ" w:eastAsia="en-NZ" w:bidi="ar-SA"/>
        </w:rPr>
        <w:drawing>
          <wp:anchor distT="36576" distB="36576" distL="36576" distR="36576" simplePos="0" relativeHeight="251661312" behindDoc="0" locked="0" layoutInCell="1" allowOverlap="1" wp14:anchorId="065E3C9E" wp14:editId="68483903">
            <wp:simplePos x="0" y="0"/>
            <wp:positionH relativeFrom="column">
              <wp:posOffset>-2736215</wp:posOffset>
            </wp:positionH>
            <wp:positionV relativeFrom="paragraph">
              <wp:posOffset>6480175</wp:posOffset>
            </wp:positionV>
            <wp:extent cx="1440180" cy="2520315"/>
            <wp:effectExtent l="57150" t="38100" r="45720" b="13335"/>
            <wp:wrapNone/>
            <wp:docPr id="34" name="Picture 16" descr="Ma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tariki"/>
                    <pic:cNvPicPr>
                      <a:picLocks noChangeAspect="1" noChangeArrowheads="1"/>
                    </pic:cNvPicPr>
                  </pic:nvPicPr>
                  <pic:blipFill>
                    <a:blip r:embed="rId44" cstate="print">
                      <a:lum bright="6000"/>
                    </a:blip>
                    <a:srcRect l="38150" t="24567" r="38728" b="24855"/>
                    <a:stretch>
                      <a:fillRect/>
                    </a:stretch>
                  </pic:blipFill>
                  <pic:spPr bwMode="auto">
                    <a:xfrm>
                      <a:off x="0" y="0"/>
                      <a:ext cx="1440180" cy="2520315"/>
                    </a:xfrm>
                    <a:prstGeom prst="rect">
                      <a:avLst/>
                    </a:prstGeom>
                    <a:noFill/>
                    <a:ln w="28575" algn="in">
                      <a:solidFill>
                        <a:srgbClr val="000000"/>
                      </a:solidFill>
                      <a:miter lim="800000"/>
                      <a:headEnd/>
                      <a:tailEnd/>
                    </a:ln>
                    <a:effectLst/>
                  </pic:spPr>
                </pic:pic>
              </a:graphicData>
            </a:graphic>
          </wp:anchor>
        </w:drawing>
      </w:r>
      <w:r>
        <w:rPr>
          <w:noProof/>
          <w:lang w:val="en-NZ" w:eastAsia="en-NZ" w:bidi="ar-SA"/>
        </w:rPr>
        <w:drawing>
          <wp:anchor distT="36576" distB="36576" distL="36576" distR="36576" simplePos="0" relativeHeight="251664384" behindDoc="0" locked="0" layoutInCell="1" allowOverlap="1" wp14:anchorId="35C00A19" wp14:editId="23502B0A">
            <wp:simplePos x="0" y="0"/>
            <wp:positionH relativeFrom="column">
              <wp:posOffset>-2807970</wp:posOffset>
            </wp:positionH>
            <wp:positionV relativeFrom="paragraph">
              <wp:posOffset>6840220</wp:posOffset>
            </wp:positionV>
            <wp:extent cx="1440180" cy="2519680"/>
            <wp:effectExtent l="57150" t="38100" r="45720" b="13970"/>
            <wp:wrapNone/>
            <wp:docPr id="37" name="Picture 17" descr="Ma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tariki"/>
                    <pic:cNvPicPr>
                      <a:picLocks noChangeAspect="1" noChangeArrowheads="1"/>
                    </pic:cNvPicPr>
                  </pic:nvPicPr>
                  <pic:blipFill>
                    <a:blip r:embed="rId44" cstate="print">
                      <a:lum bright="6000"/>
                    </a:blip>
                    <a:srcRect l="38150" t="24567" r="38728" b="24855"/>
                    <a:stretch>
                      <a:fillRect/>
                    </a:stretch>
                  </pic:blipFill>
                  <pic:spPr bwMode="auto">
                    <a:xfrm>
                      <a:off x="0" y="0"/>
                      <a:ext cx="1440180" cy="2519680"/>
                    </a:xfrm>
                    <a:prstGeom prst="rect">
                      <a:avLst/>
                    </a:prstGeom>
                    <a:noFill/>
                    <a:ln w="28575" algn="in">
                      <a:solidFill>
                        <a:srgbClr val="000000"/>
                      </a:solidFill>
                      <a:miter lim="800000"/>
                      <a:headEnd/>
                      <a:tailEnd/>
                    </a:ln>
                    <a:effectLst/>
                  </pic:spPr>
                </pic:pic>
              </a:graphicData>
            </a:graphic>
          </wp:anchor>
        </w:drawing>
      </w:r>
      <w:r>
        <w:rPr>
          <w:noProof/>
          <w:lang w:val="en-NZ" w:eastAsia="en-NZ" w:bidi="ar-SA"/>
        </w:rPr>
        <w:drawing>
          <wp:anchor distT="36576" distB="36576" distL="36576" distR="36576" simplePos="0" relativeHeight="251667456" behindDoc="0" locked="0" layoutInCell="1" allowOverlap="1" wp14:anchorId="558FDCD3" wp14:editId="0B175B5B">
            <wp:simplePos x="0" y="0"/>
            <wp:positionH relativeFrom="column">
              <wp:posOffset>-2807970</wp:posOffset>
            </wp:positionH>
            <wp:positionV relativeFrom="paragraph">
              <wp:posOffset>6840220</wp:posOffset>
            </wp:positionV>
            <wp:extent cx="1440180" cy="2519680"/>
            <wp:effectExtent l="57150" t="38100" r="45720" b="13970"/>
            <wp:wrapNone/>
            <wp:docPr id="38" name="Picture 18" descr="Ma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tariki"/>
                    <pic:cNvPicPr>
                      <a:picLocks noChangeAspect="1" noChangeArrowheads="1"/>
                    </pic:cNvPicPr>
                  </pic:nvPicPr>
                  <pic:blipFill>
                    <a:blip r:embed="rId44" cstate="print">
                      <a:lum bright="6000"/>
                    </a:blip>
                    <a:srcRect l="38150" t="24567" r="38728" b="24855"/>
                    <a:stretch>
                      <a:fillRect/>
                    </a:stretch>
                  </pic:blipFill>
                  <pic:spPr bwMode="auto">
                    <a:xfrm>
                      <a:off x="0" y="0"/>
                      <a:ext cx="1440180" cy="2519680"/>
                    </a:xfrm>
                    <a:prstGeom prst="rect">
                      <a:avLst/>
                    </a:prstGeom>
                    <a:noFill/>
                    <a:ln w="28575" algn="in">
                      <a:solidFill>
                        <a:srgbClr val="000000"/>
                      </a:solidFill>
                      <a:miter lim="800000"/>
                      <a:headEnd/>
                      <a:tailEnd/>
                    </a:ln>
                    <a:effectLst/>
                  </pic:spPr>
                </pic:pic>
              </a:graphicData>
            </a:graphic>
          </wp:anchor>
        </w:drawing>
      </w:r>
      <w:r>
        <w:rPr>
          <w:noProof/>
          <w:lang w:val="en-NZ" w:eastAsia="en-NZ" w:bidi="ar-SA"/>
        </w:rPr>
        <w:drawing>
          <wp:anchor distT="36576" distB="36576" distL="36576" distR="36576" simplePos="0" relativeHeight="251670528" behindDoc="0" locked="0" layoutInCell="1" allowOverlap="1" wp14:anchorId="1A18573A" wp14:editId="32D70325">
            <wp:simplePos x="0" y="0"/>
            <wp:positionH relativeFrom="column">
              <wp:posOffset>-2807970</wp:posOffset>
            </wp:positionH>
            <wp:positionV relativeFrom="paragraph">
              <wp:posOffset>6840220</wp:posOffset>
            </wp:positionV>
            <wp:extent cx="1440180" cy="2519680"/>
            <wp:effectExtent l="57150" t="38100" r="45720" b="13970"/>
            <wp:wrapNone/>
            <wp:docPr id="40" name="Picture 19" descr="Ma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tariki"/>
                    <pic:cNvPicPr>
                      <a:picLocks noChangeAspect="1" noChangeArrowheads="1"/>
                    </pic:cNvPicPr>
                  </pic:nvPicPr>
                  <pic:blipFill>
                    <a:blip r:embed="rId44" cstate="print">
                      <a:lum bright="6000"/>
                    </a:blip>
                    <a:srcRect l="38150" t="24567" r="38728" b="24855"/>
                    <a:stretch>
                      <a:fillRect/>
                    </a:stretch>
                  </pic:blipFill>
                  <pic:spPr bwMode="auto">
                    <a:xfrm>
                      <a:off x="0" y="0"/>
                      <a:ext cx="1440180" cy="2519680"/>
                    </a:xfrm>
                    <a:prstGeom prst="rect">
                      <a:avLst/>
                    </a:prstGeom>
                    <a:noFill/>
                    <a:ln w="28575" algn="in">
                      <a:solidFill>
                        <a:srgbClr val="000000"/>
                      </a:solidFill>
                      <a:miter lim="800000"/>
                      <a:headEnd/>
                      <a:tailEnd/>
                    </a:ln>
                    <a:effectLst/>
                  </pic:spPr>
                </pic:pic>
              </a:graphicData>
            </a:graphic>
          </wp:anchor>
        </w:drawing>
      </w:r>
      <w:r>
        <w:rPr>
          <w:noProof/>
          <w:lang w:val="en-NZ" w:eastAsia="en-NZ" w:bidi="ar-SA"/>
        </w:rPr>
        <w:drawing>
          <wp:anchor distT="36576" distB="36576" distL="36576" distR="36576" simplePos="0" relativeHeight="251657216" behindDoc="0" locked="0" layoutInCell="1" allowOverlap="1" wp14:anchorId="7DA06952" wp14:editId="0DF5688D">
            <wp:simplePos x="0" y="0"/>
            <wp:positionH relativeFrom="column">
              <wp:posOffset>-2736215</wp:posOffset>
            </wp:positionH>
            <wp:positionV relativeFrom="paragraph">
              <wp:posOffset>6480175</wp:posOffset>
            </wp:positionV>
            <wp:extent cx="1440180" cy="2520315"/>
            <wp:effectExtent l="57150" t="38100" r="45720" b="13335"/>
            <wp:wrapNone/>
            <wp:docPr id="41" name="Picture 15" descr="Ma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tariki"/>
                    <pic:cNvPicPr>
                      <a:picLocks noChangeAspect="1" noChangeArrowheads="1"/>
                    </pic:cNvPicPr>
                  </pic:nvPicPr>
                  <pic:blipFill>
                    <a:blip r:embed="rId44" cstate="print">
                      <a:lum bright="6000"/>
                    </a:blip>
                    <a:srcRect l="38150" t="24567" r="38728" b="24855"/>
                    <a:stretch>
                      <a:fillRect/>
                    </a:stretch>
                  </pic:blipFill>
                  <pic:spPr bwMode="auto">
                    <a:xfrm>
                      <a:off x="0" y="0"/>
                      <a:ext cx="1440180" cy="2520315"/>
                    </a:xfrm>
                    <a:prstGeom prst="rect">
                      <a:avLst/>
                    </a:prstGeom>
                    <a:noFill/>
                    <a:ln w="28575" algn="in">
                      <a:solidFill>
                        <a:srgbClr val="000000"/>
                      </a:solidFill>
                      <a:miter lim="800000"/>
                      <a:headEnd/>
                      <a:tailEnd/>
                    </a:ln>
                    <a:effectLst/>
                  </pic:spPr>
                </pic:pic>
              </a:graphicData>
            </a:graphic>
          </wp:anchor>
        </w:drawing>
      </w:r>
      <w:r w:rsidR="00E627F2">
        <w:rPr>
          <w:b/>
          <w:color w:val="0070C0"/>
          <w:sz w:val="36"/>
          <w:szCs w:val="36"/>
        </w:rPr>
        <w:t>e</w:t>
      </w:r>
    </w:p>
    <w:p w:rsidR="00E627F2" w:rsidRDefault="00E627F2" w:rsidP="00E627F2">
      <w:pPr>
        <w:jc w:val="both"/>
        <w:rPr>
          <w:b/>
          <w:color w:val="0070C0"/>
          <w:sz w:val="36"/>
          <w:szCs w:val="36"/>
        </w:rPr>
      </w:pPr>
    </w:p>
    <w:p w:rsidR="00D3647D" w:rsidRPr="00E627F2" w:rsidRDefault="00D3647D" w:rsidP="00E627F2">
      <w:pPr>
        <w:jc w:val="both"/>
        <w:rPr>
          <w:b/>
          <w:color w:val="0070C0"/>
          <w:sz w:val="36"/>
          <w:szCs w:val="36"/>
        </w:rPr>
      </w:pPr>
      <w:proofErr w:type="spellStart"/>
      <w:r w:rsidRPr="003F655B">
        <w:rPr>
          <w:rFonts w:asciiTheme="minorHAnsi" w:hAnsiTheme="minorHAnsi" w:cstheme="minorHAnsi"/>
        </w:rPr>
        <w:t>Putaruru</w:t>
      </w:r>
      <w:proofErr w:type="spellEnd"/>
      <w:r w:rsidRPr="003F655B">
        <w:rPr>
          <w:rFonts w:asciiTheme="minorHAnsi" w:hAnsiTheme="minorHAnsi" w:cstheme="minorHAnsi"/>
        </w:rPr>
        <w:t xml:space="preserve"> College students can expand their cultural </w:t>
      </w:r>
      <w:r>
        <w:rPr>
          <w:rFonts w:asciiTheme="minorHAnsi" w:hAnsiTheme="minorHAnsi" w:cstheme="minorHAnsi"/>
        </w:rPr>
        <w:t xml:space="preserve">awareness and knowledge through </w:t>
      </w:r>
      <w:r w:rsidRPr="003F655B">
        <w:rPr>
          <w:rFonts w:asciiTheme="minorHAnsi" w:hAnsiTheme="minorHAnsi" w:cstheme="minorHAnsi"/>
        </w:rPr>
        <w:t>participation in Kapa Haka.</w:t>
      </w:r>
      <w:r>
        <w:rPr>
          <w:rFonts w:asciiTheme="minorHAnsi" w:hAnsiTheme="minorHAnsi" w:cstheme="minorHAnsi"/>
        </w:rPr>
        <w:t xml:space="preserve"> The group </w:t>
      </w:r>
      <w:r w:rsidRPr="003F655B">
        <w:rPr>
          <w:rFonts w:asciiTheme="minorHAnsi" w:hAnsiTheme="minorHAnsi" w:cstheme="minorHAnsi"/>
        </w:rPr>
        <w:t>supports college</w:t>
      </w:r>
      <w:r>
        <w:rPr>
          <w:rFonts w:asciiTheme="minorHAnsi" w:hAnsiTheme="minorHAnsi" w:cstheme="minorHAnsi"/>
        </w:rPr>
        <w:t xml:space="preserve"> assemblies and other activities. </w:t>
      </w:r>
    </w:p>
    <w:p w:rsidR="005828C9" w:rsidRDefault="005828C9" w:rsidP="005828C9">
      <w:pPr>
        <w:jc w:val="both"/>
        <w:rPr>
          <w:rFonts w:asciiTheme="minorHAnsi" w:hAnsiTheme="minorHAnsi" w:cstheme="minorHAnsi"/>
          <w:color w:val="215868" w:themeColor="accent5" w:themeShade="80"/>
        </w:rPr>
      </w:pPr>
      <w:r>
        <w:rPr>
          <w:rFonts w:asciiTheme="minorHAnsi" w:hAnsiTheme="minorHAnsi" w:cstheme="minorHAnsi"/>
          <w:color w:val="215868" w:themeColor="accent5" w:themeShade="80"/>
        </w:rPr>
        <w:t xml:space="preserve">                          </w:t>
      </w:r>
    </w:p>
    <w:p w:rsidR="005828C9" w:rsidRDefault="005828C9" w:rsidP="005828C9">
      <w:pPr>
        <w:jc w:val="both"/>
        <w:rPr>
          <w:rFonts w:asciiTheme="minorHAnsi" w:hAnsiTheme="minorHAnsi" w:cstheme="minorHAnsi"/>
          <w:color w:val="215868" w:themeColor="accent5" w:themeShade="80"/>
        </w:rPr>
      </w:pPr>
    </w:p>
    <w:p w:rsidR="005828C9" w:rsidRDefault="005828C9" w:rsidP="005828C9">
      <w:pPr>
        <w:jc w:val="both"/>
        <w:rPr>
          <w:rFonts w:asciiTheme="minorHAnsi" w:hAnsiTheme="minorHAnsi" w:cstheme="minorHAnsi"/>
          <w:color w:val="215868" w:themeColor="accent5" w:themeShade="80"/>
        </w:rPr>
      </w:pPr>
    </w:p>
    <w:p w:rsidR="00E627F2" w:rsidRDefault="00E627F2" w:rsidP="005828C9">
      <w:pPr>
        <w:jc w:val="both"/>
        <w:rPr>
          <w:rFonts w:asciiTheme="minorHAnsi" w:hAnsiTheme="minorHAnsi" w:cstheme="minorHAnsi"/>
          <w:b/>
          <w:color w:val="0070C0"/>
          <w:sz w:val="36"/>
          <w:szCs w:val="36"/>
        </w:rPr>
      </w:pPr>
    </w:p>
    <w:p w:rsidR="005828C9" w:rsidRDefault="005828C9" w:rsidP="005828C9">
      <w:pPr>
        <w:jc w:val="both"/>
        <w:rPr>
          <w:rFonts w:asciiTheme="minorHAnsi" w:hAnsiTheme="minorHAnsi" w:cstheme="minorHAnsi"/>
          <w:b/>
          <w:color w:val="0070C0"/>
          <w:sz w:val="36"/>
          <w:szCs w:val="36"/>
        </w:rPr>
      </w:pPr>
      <w:r>
        <w:rPr>
          <w:rFonts w:asciiTheme="minorHAnsi" w:hAnsiTheme="minorHAnsi" w:cstheme="minorHAnsi"/>
          <w:b/>
          <w:color w:val="0070C0"/>
          <w:sz w:val="36"/>
          <w:szCs w:val="36"/>
        </w:rPr>
        <w:t>J</w:t>
      </w:r>
      <w:r w:rsidRPr="00245BED">
        <w:rPr>
          <w:rFonts w:asciiTheme="minorHAnsi" w:hAnsiTheme="minorHAnsi" w:cstheme="minorHAnsi"/>
          <w:b/>
          <w:color w:val="0070C0"/>
          <w:sz w:val="36"/>
          <w:szCs w:val="36"/>
        </w:rPr>
        <w:t>apanese Cultural Exchanges</w:t>
      </w:r>
    </w:p>
    <w:p w:rsidR="005828C9" w:rsidRDefault="005828C9" w:rsidP="005828C9">
      <w:pPr>
        <w:jc w:val="both"/>
        <w:rPr>
          <w:rFonts w:asciiTheme="minorHAnsi" w:hAnsiTheme="minorHAnsi" w:cstheme="minorHAnsi"/>
        </w:rPr>
      </w:pPr>
      <w:r w:rsidRPr="000618F1">
        <w:rPr>
          <w:rFonts w:asciiTheme="minorHAnsi" w:hAnsiTheme="minorHAnsi" w:cstheme="minorHAnsi"/>
        </w:rPr>
        <w:t>For the past few</w:t>
      </w:r>
      <w:r>
        <w:rPr>
          <w:rFonts w:asciiTheme="minorHAnsi" w:hAnsiTheme="minorHAnsi" w:cstheme="minorHAnsi"/>
        </w:rPr>
        <w:t xml:space="preserve"> </w:t>
      </w:r>
      <w:r w:rsidRPr="000618F1">
        <w:rPr>
          <w:rFonts w:asciiTheme="minorHAnsi" w:hAnsiTheme="minorHAnsi" w:cstheme="minorHAnsi"/>
        </w:rPr>
        <w:t>years</w:t>
      </w:r>
      <w:r>
        <w:rPr>
          <w:rFonts w:asciiTheme="minorHAnsi" w:hAnsiTheme="minorHAnsi" w:cstheme="minorHAnsi"/>
        </w:rPr>
        <w:t xml:space="preserve"> we have been </w:t>
      </w:r>
      <w:proofErr w:type="spellStart"/>
      <w:r>
        <w:rPr>
          <w:rFonts w:asciiTheme="minorHAnsi" w:hAnsiTheme="minorHAnsi" w:cstheme="minorHAnsi"/>
        </w:rPr>
        <w:t>honoured</w:t>
      </w:r>
      <w:proofErr w:type="spellEnd"/>
      <w:r>
        <w:rPr>
          <w:rFonts w:asciiTheme="minorHAnsi" w:hAnsiTheme="minorHAnsi" w:cstheme="minorHAnsi"/>
        </w:rPr>
        <w:t xml:space="preserve"> to host s</w:t>
      </w:r>
      <w:r w:rsidRPr="000618F1">
        <w:rPr>
          <w:rFonts w:asciiTheme="minorHAnsi" w:hAnsiTheme="minorHAnsi" w:cstheme="minorHAnsi"/>
        </w:rPr>
        <w:t xml:space="preserve">everal </w:t>
      </w:r>
      <w:r>
        <w:rPr>
          <w:rFonts w:asciiTheme="minorHAnsi" w:hAnsiTheme="minorHAnsi" w:cstheme="minorHAnsi"/>
        </w:rPr>
        <w:t xml:space="preserve">Japanese schools who are visiting New Zealand on a cultural exchange.  The visits take place several times a year and are really enjoyed by our students. The Japanese students arrive to a traditional </w:t>
      </w:r>
      <w:proofErr w:type="spellStart"/>
      <w:r>
        <w:rPr>
          <w:rFonts w:asciiTheme="minorHAnsi" w:hAnsiTheme="minorHAnsi" w:cstheme="minorHAnsi"/>
        </w:rPr>
        <w:t>Powhiri</w:t>
      </w:r>
      <w:proofErr w:type="spellEnd"/>
      <w:r>
        <w:rPr>
          <w:rFonts w:asciiTheme="minorHAnsi" w:hAnsiTheme="minorHAnsi" w:cstheme="minorHAnsi"/>
        </w:rPr>
        <w:t xml:space="preserve"> welcome then rotate around the school learning the haka and stick games and teaching our students origami and Japanese songs.  We are Facebook friends with a lot of ex visitors who really seem to embrace the Kiwi experience.</w:t>
      </w:r>
    </w:p>
    <w:p w:rsidR="00D3647D" w:rsidRDefault="00D3647D" w:rsidP="005828C9">
      <w:pPr>
        <w:jc w:val="both"/>
        <w:rPr>
          <w:rFonts w:asciiTheme="minorHAnsi" w:hAnsiTheme="minorHAnsi" w:cstheme="minorHAnsi"/>
        </w:rPr>
      </w:pPr>
    </w:p>
    <w:p w:rsidR="0054232F" w:rsidRDefault="0054232F" w:rsidP="005828C9">
      <w:pPr>
        <w:jc w:val="both"/>
        <w:rPr>
          <w:b/>
          <w:color w:val="0070C0"/>
          <w:sz w:val="36"/>
          <w:szCs w:val="36"/>
        </w:rPr>
      </w:pPr>
    </w:p>
    <w:p w:rsidR="0054232F" w:rsidRDefault="00C3401B" w:rsidP="005828C9">
      <w:pPr>
        <w:jc w:val="both"/>
        <w:rPr>
          <w:b/>
          <w:color w:val="0070C0"/>
          <w:sz w:val="36"/>
          <w:szCs w:val="36"/>
        </w:rPr>
      </w:pPr>
      <w:r>
        <w:rPr>
          <w:rFonts w:asciiTheme="minorHAnsi" w:hAnsiTheme="minorHAnsi" w:cstheme="minorHAnsi"/>
          <w:noProof/>
          <w:color w:val="215868" w:themeColor="accent5" w:themeShade="80"/>
          <w:lang w:val="en-NZ" w:eastAsia="en-NZ" w:bidi="ar-SA"/>
        </w:rPr>
        <w:drawing>
          <wp:anchor distT="0" distB="0" distL="114300" distR="114300" simplePos="0" relativeHeight="251642880" behindDoc="0" locked="0" layoutInCell="1" allowOverlap="1" wp14:anchorId="322E41B7" wp14:editId="339BE2F2">
            <wp:simplePos x="0" y="0"/>
            <wp:positionH relativeFrom="margin">
              <wp:posOffset>3246120</wp:posOffset>
            </wp:positionH>
            <wp:positionV relativeFrom="margin">
              <wp:posOffset>1989455</wp:posOffset>
            </wp:positionV>
            <wp:extent cx="2208530" cy="1471930"/>
            <wp:effectExtent l="0" t="0" r="127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93.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08530" cy="1471930"/>
                    </a:xfrm>
                    <a:prstGeom prst="rect">
                      <a:avLst/>
                    </a:prstGeom>
                  </pic:spPr>
                </pic:pic>
              </a:graphicData>
            </a:graphic>
            <wp14:sizeRelV relativeFrom="margin">
              <wp14:pctHeight>0</wp14:pctHeight>
            </wp14:sizeRelV>
          </wp:anchor>
        </w:drawing>
      </w:r>
      <w:r>
        <w:rPr>
          <w:b/>
          <w:noProof/>
          <w:color w:val="0070C0"/>
          <w:sz w:val="36"/>
          <w:szCs w:val="36"/>
          <w:lang w:val="en-NZ" w:eastAsia="en-NZ" w:bidi="ar-SA"/>
        </w:rPr>
        <w:drawing>
          <wp:inline distT="0" distB="0" distL="0" distR="0">
            <wp:extent cx="2667000" cy="177790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apanese lunch.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96742" cy="1797729"/>
                    </a:xfrm>
                    <a:prstGeom prst="rect">
                      <a:avLst/>
                    </a:prstGeom>
                  </pic:spPr>
                </pic:pic>
              </a:graphicData>
            </a:graphic>
          </wp:inline>
        </w:drawing>
      </w:r>
    </w:p>
    <w:p w:rsidR="005828C9" w:rsidRDefault="005828C9" w:rsidP="005828C9">
      <w:pPr>
        <w:pStyle w:val="BodyText1"/>
        <w:spacing w:after="240"/>
        <w:ind w:right="-424"/>
        <w:rPr>
          <w:rFonts w:asciiTheme="minorHAnsi" w:hAnsiTheme="minorHAnsi" w:cstheme="minorHAnsi"/>
          <w:sz w:val="24"/>
          <w:szCs w:val="24"/>
        </w:rPr>
      </w:pPr>
    </w:p>
    <w:p w:rsidR="005828C9" w:rsidRDefault="005828C9" w:rsidP="005828C9">
      <w:pPr>
        <w:spacing w:after="240"/>
        <w:jc w:val="both"/>
        <w:rPr>
          <w:rFonts w:asciiTheme="minorHAnsi" w:hAnsiTheme="minorHAnsi" w:cstheme="minorHAnsi"/>
          <w:b/>
          <w:bCs/>
          <w:color w:val="0070C0"/>
          <w:sz w:val="36"/>
          <w:szCs w:val="56"/>
        </w:rPr>
      </w:pPr>
      <w:r w:rsidRPr="00E4156E">
        <w:rPr>
          <w:rFonts w:asciiTheme="minorHAnsi" w:hAnsiTheme="minorHAnsi" w:cstheme="minorHAnsi"/>
          <w:b/>
          <w:bCs/>
          <w:color w:val="0070C0"/>
          <w:sz w:val="36"/>
          <w:szCs w:val="56"/>
        </w:rPr>
        <w:t>M</w:t>
      </w:r>
      <w:r>
        <w:rPr>
          <w:rFonts w:asciiTheme="minorHAnsi" w:hAnsiTheme="minorHAnsi" w:cstheme="minorHAnsi"/>
          <w:b/>
          <w:bCs/>
          <w:color w:val="0070C0"/>
          <w:sz w:val="36"/>
          <w:szCs w:val="56"/>
        </w:rPr>
        <w:t>usic</w:t>
      </w:r>
    </w:p>
    <w:p w:rsidR="005828C9" w:rsidRPr="00D3647D" w:rsidRDefault="005828C9" w:rsidP="00D3647D">
      <w:pPr>
        <w:spacing w:after="240"/>
        <w:jc w:val="both"/>
        <w:rPr>
          <w:rFonts w:asciiTheme="minorHAnsi" w:hAnsiTheme="minorHAnsi" w:cstheme="minorHAnsi"/>
          <w:b/>
          <w:bCs/>
          <w:color w:val="0070C0"/>
          <w:sz w:val="36"/>
          <w:szCs w:val="56"/>
        </w:rPr>
      </w:pPr>
      <w:r w:rsidRPr="00EF31FF">
        <w:rPr>
          <w:rFonts w:asciiTheme="minorHAnsi" w:hAnsiTheme="minorHAnsi" w:cstheme="minorHAnsi"/>
        </w:rPr>
        <w:t xml:space="preserve">The </w:t>
      </w:r>
      <w:r>
        <w:rPr>
          <w:rFonts w:asciiTheme="minorHAnsi" w:hAnsiTheme="minorHAnsi" w:cstheme="minorHAnsi"/>
        </w:rPr>
        <w:t xml:space="preserve">College has a modern music suite, and an outdoor stage area for performances.   Tuition is available for a variety of musical instruments via our Itinerant music teachers who come here to teach free of charge. There are many opportunities for performing such as Achievers Assemblies and </w:t>
      </w:r>
      <w:proofErr w:type="spellStart"/>
      <w:r>
        <w:rPr>
          <w:rFonts w:asciiTheme="minorHAnsi" w:hAnsiTheme="minorHAnsi" w:cstheme="minorHAnsi"/>
        </w:rPr>
        <w:t>Prizegivings</w:t>
      </w:r>
      <w:proofErr w:type="spellEnd"/>
      <w:r>
        <w:rPr>
          <w:rFonts w:asciiTheme="minorHAnsi" w:hAnsiTheme="minorHAnsi" w:cstheme="minorHAnsi"/>
        </w:rPr>
        <w:t>.</w:t>
      </w:r>
      <w:r w:rsidR="00D3647D">
        <w:rPr>
          <w:rFonts w:asciiTheme="minorHAnsi" w:hAnsiTheme="minorHAnsi" w:cstheme="minorHAnsi"/>
        </w:rPr>
        <w:t xml:space="preserve">  </w:t>
      </w:r>
      <w:r>
        <w:rPr>
          <w:rFonts w:asciiTheme="minorHAnsi" w:hAnsiTheme="minorHAnsi" w:cstheme="minorHAnsi"/>
        </w:rPr>
        <w:t xml:space="preserve">Students can also join the </w:t>
      </w:r>
      <w:proofErr w:type="spellStart"/>
      <w:r>
        <w:rPr>
          <w:rFonts w:asciiTheme="minorHAnsi" w:hAnsiTheme="minorHAnsi" w:cstheme="minorHAnsi"/>
        </w:rPr>
        <w:t>Putaruru</w:t>
      </w:r>
      <w:proofErr w:type="spellEnd"/>
      <w:r>
        <w:rPr>
          <w:rFonts w:asciiTheme="minorHAnsi" w:hAnsiTheme="minorHAnsi" w:cstheme="minorHAnsi"/>
        </w:rPr>
        <w:t xml:space="preserve"> School of Music for a small charge.  These are lessons that take place after school.</w:t>
      </w:r>
    </w:p>
    <w:p w:rsidR="005828C9" w:rsidRDefault="005828C9" w:rsidP="005828C9">
      <w:pPr>
        <w:pStyle w:val="BodyText1"/>
        <w:spacing w:after="0"/>
        <w:ind w:right="2096"/>
        <w:rPr>
          <w:rFonts w:asciiTheme="minorHAnsi" w:hAnsiTheme="minorHAnsi" w:cstheme="minorHAnsi"/>
          <w:sz w:val="24"/>
          <w:szCs w:val="24"/>
        </w:rPr>
      </w:pPr>
    </w:p>
    <w:p w:rsidR="005828C9" w:rsidRPr="00351E12" w:rsidRDefault="005828C9" w:rsidP="005828C9">
      <w:pPr>
        <w:spacing w:after="240"/>
        <w:jc w:val="both"/>
        <w:rPr>
          <w:b/>
          <w:color w:val="0070C0"/>
          <w:sz w:val="36"/>
          <w:szCs w:val="36"/>
        </w:rPr>
      </w:pPr>
      <w:r>
        <w:rPr>
          <w:b/>
          <w:color w:val="0070C0"/>
          <w:sz w:val="36"/>
          <w:szCs w:val="36"/>
        </w:rPr>
        <w:t>Business Experience</w:t>
      </w:r>
    </w:p>
    <w:p w:rsidR="005828C9" w:rsidRDefault="005828C9" w:rsidP="005828C9">
      <w:pPr>
        <w:pStyle w:val="BodyText1"/>
        <w:spacing w:after="0"/>
        <w:ind w:right="-64"/>
        <w:jc w:val="left"/>
        <w:rPr>
          <w:rFonts w:asciiTheme="minorHAnsi" w:hAnsiTheme="minorHAnsi" w:cstheme="minorHAnsi"/>
          <w:sz w:val="24"/>
          <w:szCs w:val="24"/>
        </w:rPr>
      </w:pPr>
      <w:r w:rsidRPr="007E350E">
        <w:rPr>
          <w:rFonts w:asciiTheme="minorHAnsi" w:hAnsiTheme="minorHAnsi" w:cstheme="minorHAnsi"/>
          <w:sz w:val="24"/>
          <w:szCs w:val="24"/>
        </w:rPr>
        <w:t xml:space="preserve">The College hosts </w:t>
      </w:r>
      <w:proofErr w:type="spellStart"/>
      <w:r>
        <w:rPr>
          <w:rFonts w:asciiTheme="minorHAnsi" w:hAnsiTheme="minorHAnsi" w:cstheme="minorHAnsi"/>
          <w:sz w:val="24"/>
          <w:szCs w:val="24"/>
        </w:rPr>
        <w:t>MaiBiz</w:t>
      </w:r>
      <w:proofErr w:type="spellEnd"/>
      <w:r>
        <w:rPr>
          <w:rFonts w:asciiTheme="minorHAnsi" w:hAnsiTheme="minorHAnsi" w:cstheme="minorHAnsi"/>
          <w:sz w:val="24"/>
          <w:szCs w:val="24"/>
        </w:rPr>
        <w:t xml:space="preserve"> each year – a 3 day business </w:t>
      </w:r>
      <w:proofErr w:type="spellStart"/>
      <w:r>
        <w:rPr>
          <w:rFonts w:asciiTheme="minorHAnsi" w:hAnsiTheme="minorHAnsi" w:cstheme="minorHAnsi"/>
          <w:sz w:val="24"/>
          <w:szCs w:val="24"/>
        </w:rPr>
        <w:t>programme</w:t>
      </w:r>
      <w:proofErr w:type="spellEnd"/>
      <w:r>
        <w:rPr>
          <w:rFonts w:asciiTheme="minorHAnsi" w:hAnsiTheme="minorHAnsi" w:cstheme="minorHAnsi"/>
          <w:sz w:val="24"/>
          <w:szCs w:val="24"/>
        </w:rPr>
        <w:t xml:space="preserve"> where groups of Year 12 students pit their entrepreneurial skills against each other vying to see who can come up with the best marketable product and take out the challenge.</w:t>
      </w:r>
    </w:p>
    <w:p w:rsidR="005828C9" w:rsidRDefault="00E627F2" w:rsidP="00E627F2">
      <w:pPr>
        <w:pStyle w:val="BodyText1"/>
        <w:spacing w:after="0"/>
        <w:ind w:right="-64"/>
        <w:jc w:val="left"/>
        <w:rPr>
          <w:rFonts w:asciiTheme="minorHAnsi" w:hAnsiTheme="minorHAnsi" w:cstheme="minorHAnsi"/>
          <w:b/>
          <w:color w:val="0070C0"/>
          <w:sz w:val="36"/>
          <w:szCs w:val="36"/>
        </w:rPr>
      </w:pPr>
      <w:r>
        <w:rPr>
          <w:rFonts w:asciiTheme="minorHAnsi" w:hAnsiTheme="minorHAnsi" w:cstheme="minorHAnsi"/>
          <w:sz w:val="24"/>
          <w:szCs w:val="24"/>
        </w:rPr>
        <w:t xml:space="preserve">                  </w:t>
      </w:r>
      <w:r w:rsidR="001B6700">
        <w:rPr>
          <w:i/>
          <w:noProof/>
          <w:lang w:val="en-NZ" w:eastAsia="en-NZ"/>
        </w:rPr>
        <w:drawing>
          <wp:anchor distT="0" distB="0" distL="114300" distR="114300" simplePos="0" relativeHeight="251659264" behindDoc="0" locked="0" layoutInCell="1" allowOverlap="1" wp14:anchorId="365ED8D2" wp14:editId="6FB0B179">
            <wp:simplePos x="0" y="0"/>
            <wp:positionH relativeFrom="column">
              <wp:posOffset>1412875</wp:posOffset>
            </wp:positionH>
            <wp:positionV relativeFrom="paragraph">
              <wp:posOffset>43815</wp:posOffset>
            </wp:positionV>
            <wp:extent cx="3014345" cy="221043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8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14345" cy="2210435"/>
                    </a:xfrm>
                    <a:prstGeom prst="rect">
                      <a:avLst/>
                    </a:prstGeom>
                  </pic:spPr>
                </pic:pic>
              </a:graphicData>
            </a:graphic>
          </wp:anchor>
        </w:drawing>
      </w:r>
    </w:p>
    <w:p w:rsidR="001B6700" w:rsidRDefault="001B6700" w:rsidP="005828C9">
      <w:pPr>
        <w:pStyle w:val="BodyText1"/>
        <w:jc w:val="left"/>
        <w:rPr>
          <w:rFonts w:asciiTheme="minorHAnsi" w:hAnsiTheme="minorHAnsi" w:cstheme="minorHAnsi"/>
          <w:b/>
          <w:color w:val="0070C0"/>
          <w:sz w:val="36"/>
          <w:szCs w:val="36"/>
        </w:rPr>
      </w:pPr>
    </w:p>
    <w:p w:rsidR="001B6700" w:rsidRDefault="001B6700" w:rsidP="005828C9">
      <w:pPr>
        <w:pStyle w:val="BodyText1"/>
        <w:jc w:val="left"/>
        <w:rPr>
          <w:rFonts w:asciiTheme="minorHAnsi" w:hAnsiTheme="minorHAnsi" w:cstheme="minorHAnsi"/>
          <w:b/>
          <w:color w:val="0070C0"/>
          <w:sz w:val="36"/>
          <w:szCs w:val="36"/>
        </w:rPr>
      </w:pPr>
    </w:p>
    <w:p w:rsidR="001B6700" w:rsidRDefault="001B6700" w:rsidP="005828C9">
      <w:pPr>
        <w:pStyle w:val="BodyText1"/>
        <w:jc w:val="left"/>
        <w:rPr>
          <w:rFonts w:asciiTheme="minorHAnsi" w:hAnsiTheme="minorHAnsi" w:cstheme="minorHAnsi"/>
          <w:b/>
          <w:color w:val="0070C0"/>
          <w:sz w:val="36"/>
          <w:szCs w:val="36"/>
        </w:rPr>
      </w:pPr>
    </w:p>
    <w:p w:rsidR="001B6700" w:rsidRDefault="001B6700" w:rsidP="005828C9">
      <w:pPr>
        <w:pStyle w:val="BodyText1"/>
        <w:jc w:val="left"/>
        <w:rPr>
          <w:rFonts w:asciiTheme="minorHAnsi" w:hAnsiTheme="minorHAnsi" w:cstheme="minorHAnsi"/>
          <w:b/>
          <w:color w:val="0070C0"/>
          <w:sz w:val="36"/>
          <w:szCs w:val="36"/>
        </w:rPr>
      </w:pPr>
    </w:p>
    <w:p w:rsidR="001B6700" w:rsidRDefault="001B6700" w:rsidP="005828C9">
      <w:pPr>
        <w:pStyle w:val="BodyText1"/>
        <w:jc w:val="left"/>
        <w:rPr>
          <w:rFonts w:asciiTheme="minorHAnsi" w:hAnsiTheme="minorHAnsi" w:cstheme="minorHAnsi"/>
          <w:b/>
          <w:color w:val="0070C0"/>
          <w:sz w:val="36"/>
          <w:szCs w:val="36"/>
        </w:rPr>
      </w:pPr>
    </w:p>
    <w:p w:rsidR="001B6700" w:rsidRDefault="001B6700" w:rsidP="005828C9">
      <w:pPr>
        <w:pStyle w:val="BodyText1"/>
        <w:jc w:val="left"/>
        <w:rPr>
          <w:rFonts w:asciiTheme="minorHAnsi" w:hAnsiTheme="minorHAnsi" w:cstheme="minorHAnsi"/>
          <w:b/>
          <w:color w:val="0070C0"/>
          <w:sz w:val="36"/>
          <w:szCs w:val="36"/>
        </w:rPr>
      </w:pPr>
    </w:p>
    <w:p w:rsidR="005828C9" w:rsidRPr="00486BD1" w:rsidRDefault="005828C9" w:rsidP="005828C9">
      <w:pPr>
        <w:pStyle w:val="BodyText1"/>
        <w:jc w:val="left"/>
        <w:rPr>
          <w:rFonts w:asciiTheme="minorHAnsi" w:hAnsiTheme="minorHAnsi" w:cstheme="minorHAnsi"/>
          <w:b/>
          <w:color w:val="0070C0"/>
          <w:sz w:val="36"/>
          <w:szCs w:val="36"/>
        </w:rPr>
      </w:pPr>
      <w:r w:rsidRPr="00486BD1">
        <w:rPr>
          <w:rFonts w:asciiTheme="minorHAnsi" w:hAnsiTheme="minorHAnsi" w:cstheme="minorHAnsi"/>
          <w:b/>
          <w:color w:val="0070C0"/>
          <w:sz w:val="36"/>
          <w:szCs w:val="36"/>
        </w:rPr>
        <w:t>Other activities offered include:</w:t>
      </w:r>
    </w:p>
    <w:p w:rsidR="005828C9" w:rsidRPr="00486BD1" w:rsidRDefault="005828C9" w:rsidP="005828C9">
      <w:pPr>
        <w:pStyle w:val="BodyText1"/>
        <w:ind w:left="160" w:hanging="160"/>
        <w:jc w:val="left"/>
        <w:rPr>
          <w:rFonts w:ascii="Arial" w:hAnsi="Arial"/>
          <w:sz w:val="40"/>
          <w:szCs w:val="40"/>
        </w:rPr>
      </w:pPr>
      <w:r>
        <w:rPr>
          <w:rFonts w:ascii="Comic Sans MS" w:hAnsi="Comic Sans MS"/>
          <w:sz w:val="40"/>
          <w:szCs w:val="40"/>
        </w:rPr>
        <w:t xml:space="preserve"> </w:t>
      </w:r>
      <w:r w:rsidRPr="00486BD1">
        <w:rPr>
          <w:rFonts w:ascii="Comic Sans MS" w:hAnsi="Comic Sans MS"/>
          <w:sz w:val="40"/>
          <w:szCs w:val="40"/>
        </w:rPr>
        <w:t>Chess</w:t>
      </w:r>
      <w:r w:rsidRPr="00486BD1">
        <w:rPr>
          <w:rFonts w:ascii="Arial" w:hAnsi="Arial"/>
          <w:sz w:val="40"/>
          <w:szCs w:val="40"/>
        </w:rPr>
        <w:t xml:space="preserve">, </w:t>
      </w:r>
      <w:r w:rsidRPr="00486BD1">
        <w:rPr>
          <w:rFonts w:ascii="Arial Rounded MT Bold" w:hAnsi="Arial Rounded MT Bold"/>
          <w:sz w:val="40"/>
          <w:szCs w:val="40"/>
        </w:rPr>
        <w:t>debating</w:t>
      </w:r>
      <w:r w:rsidRPr="00486BD1">
        <w:rPr>
          <w:rFonts w:ascii="Arial" w:hAnsi="Arial"/>
          <w:sz w:val="40"/>
          <w:szCs w:val="40"/>
        </w:rPr>
        <w:t xml:space="preserve">, </w:t>
      </w:r>
      <w:r w:rsidRPr="00486BD1">
        <w:rPr>
          <w:rFonts w:ascii="Berlin Sans FB Demi" w:hAnsi="Berlin Sans FB Demi"/>
          <w:sz w:val="40"/>
          <w:szCs w:val="40"/>
        </w:rPr>
        <w:t>discos</w:t>
      </w:r>
      <w:r w:rsidRPr="00486BD1">
        <w:rPr>
          <w:rFonts w:ascii="Arial" w:hAnsi="Arial"/>
          <w:sz w:val="40"/>
          <w:szCs w:val="40"/>
        </w:rPr>
        <w:t xml:space="preserve">, </w:t>
      </w:r>
      <w:r w:rsidRPr="00486BD1">
        <w:rPr>
          <w:rFonts w:ascii="Castellar" w:hAnsi="Castellar"/>
          <w:sz w:val="40"/>
          <w:szCs w:val="40"/>
        </w:rPr>
        <w:t xml:space="preserve">forestry expo, </w:t>
      </w:r>
      <w:r w:rsidRPr="00486BD1">
        <w:rPr>
          <w:rFonts w:ascii="Britannic Bold" w:hAnsi="Britannic Bold"/>
          <w:sz w:val="40"/>
          <w:szCs w:val="40"/>
        </w:rPr>
        <w:t>school camps</w:t>
      </w:r>
      <w:r w:rsidRPr="00486BD1">
        <w:rPr>
          <w:rFonts w:ascii="Copperplate Gothic Bold" w:hAnsi="Copperplate Gothic Bold"/>
          <w:sz w:val="40"/>
          <w:szCs w:val="40"/>
        </w:rPr>
        <w:t>, sports camps</w:t>
      </w:r>
      <w:r w:rsidRPr="00486BD1">
        <w:rPr>
          <w:rFonts w:ascii="Arial" w:hAnsi="Arial"/>
          <w:sz w:val="40"/>
          <w:szCs w:val="40"/>
        </w:rPr>
        <w:t xml:space="preserve">, </w:t>
      </w:r>
      <w:r w:rsidRPr="00486BD1">
        <w:rPr>
          <w:rFonts w:ascii="Franklin Gothic Heavy" w:hAnsi="Franklin Gothic Heavy"/>
          <w:sz w:val="40"/>
          <w:szCs w:val="40"/>
        </w:rPr>
        <w:t xml:space="preserve">South Waikato News </w:t>
      </w:r>
      <w:proofErr w:type="spellStart"/>
      <w:r w:rsidRPr="00486BD1">
        <w:rPr>
          <w:rFonts w:ascii="Franklin Gothic Heavy" w:hAnsi="Franklin Gothic Heavy"/>
          <w:sz w:val="40"/>
          <w:szCs w:val="40"/>
        </w:rPr>
        <w:t>Challege</w:t>
      </w:r>
      <w:proofErr w:type="spellEnd"/>
      <w:r w:rsidRPr="00486BD1">
        <w:rPr>
          <w:rFonts w:ascii="Franklin Gothic Heavy" w:hAnsi="Franklin Gothic Heavy"/>
          <w:sz w:val="40"/>
          <w:szCs w:val="40"/>
        </w:rPr>
        <w:t>,</w:t>
      </w:r>
      <w:r w:rsidRPr="00486BD1">
        <w:rPr>
          <w:rFonts w:ascii="Arial" w:hAnsi="Arial"/>
          <w:sz w:val="40"/>
          <w:szCs w:val="40"/>
        </w:rPr>
        <w:t xml:space="preserve"> </w:t>
      </w:r>
      <w:proofErr w:type="spellStart"/>
      <w:r w:rsidRPr="00486BD1">
        <w:rPr>
          <w:rFonts w:ascii="Lucida Handwriting" w:hAnsi="Lucida Handwriting"/>
          <w:sz w:val="40"/>
          <w:szCs w:val="40"/>
        </w:rPr>
        <w:t>Tangaroa</w:t>
      </w:r>
      <w:proofErr w:type="spellEnd"/>
      <w:r w:rsidRPr="00486BD1">
        <w:rPr>
          <w:rFonts w:ascii="Lucida Handwriting" w:hAnsi="Lucida Handwriting"/>
          <w:sz w:val="40"/>
          <w:szCs w:val="40"/>
        </w:rPr>
        <w:t xml:space="preserve"> challenge</w:t>
      </w:r>
      <w:r w:rsidRPr="00486BD1">
        <w:rPr>
          <w:rFonts w:ascii="Arial" w:hAnsi="Arial"/>
          <w:sz w:val="40"/>
          <w:szCs w:val="40"/>
        </w:rPr>
        <w:t xml:space="preserve">, </w:t>
      </w:r>
      <w:r w:rsidRPr="00486BD1">
        <w:rPr>
          <w:rFonts w:ascii="Lucida Console" w:hAnsi="Lucida Console"/>
          <w:sz w:val="40"/>
          <w:szCs w:val="40"/>
        </w:rPr>
        <w:t>Tough Guy and Gal challenge</w:t>
      </w:r>
      <w:r w:rsidRPr="00486BD1">
        <w:rPr>
          <w:rFonts w:ascii="Arial" w:hAnsi="Arial"/>
          <w:sz w:val="40"/>
          <w:szCs w:val="40"/>
        </w:rPr>
        <w:t xml:space="preserve">, </w:t>
      </w:r>
      <w:proofErr w:type="spellStart"/>
      <w:r w:rsidRPr="00486BD1">
        <w:rPr>
          <w:rFonts w:ascii="Kristen ITC" w:hAnsi="Kristen ITC"/>
          <w:sz w:val="40"/>
          <w:szCs w:val="40"/>
        </w:rPr>
        <w:t>Tongariro</w:t>
      </w:r>
      <w:proofErr w:type="spellEnd"/>
      <w:r w:rsidRPr="00486BD1">
        <w:rPr>
          <w:rFonts w:ascii="Kristen ITC" w:hAnsi="Kristen ITC"/>
          <w:sz w:val="40"/>
          <w:szCs w:val="40"/>
        </w:rPr>
        <w:t xml:space="preserve"> tramp</w:t>
      </w:r>
      <w:r w:rsidRPr="00486BD1">
        <w:rPr>
          <w:rFonts w:ascii="Arial" w:hAnsi="Arial"/>
          <w:sz w:val="40"/>
          <w:szCs w:val="40"/>
        </w:rPr>
        <w:t xml:space="preserve">, </w:t>
      </w:r>
      <w:r>
        <w:rPr>
          <w:rFonts w:ascii="Ravie" w:hAnsi="Ravie"/>
          <w:sz w:val="40"/>
          <w:szCs w:val="40"/>
        </w:rPr>
        <w:t>Young Enterprise Scheme</w:t>
      </w:r>
    </w:p>
    <w:p w:rsidR="005828C9" w:rsidRPr="0094090A" w:rsidRDefault="005828C9" w:rsidP="005828C9">
      <w:pPr>
        <w:rPr>
          <w:sz w:val="36"/>
          <w:szCs w:val="36"/>
        </w:rPr>
      </w:pPr>
    </w:p>
    <w:p w:rsidR="005828C9" w:rsidRDefault="0054232F" w:rsidP="005828C9">
      <w:pPr>
        <w:rPr>
          <w:sz w:val="36"/>
          <w:szCs w:val="36"/>
        </w:rPr>
      </w:pPr>
      <w:r>
        <w:rPr>
          <w:sz w:val="36"/>
          <w:szCs w:val="36"/>
        </w:rPr>
        <w:t xml:space="preserve">        </w:t>
      </w:r>
      <w:r>
        <w:rPr>
          <w:noProof/>
          <w:sz w:val="36"/>
          <w:szCs w:val="36"/>
          <w:lang w:val="en-NZ" w:eastAsia="en-NZ" w:bidi="ar-SA"/>
        </w:rPr>
        <w:drawing>
          <wp:inline distT="0" distB="0" distL="0" distR="0" wp14:anchorId="6773F1A7" wp14:editId="660A76DF">
            <wp:extent cx="1775460" cy="25107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odwork.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75460" cy="2510790"/>
                    </a:xfrm>
                    <a:prstGeom prst="rect">
                      <a:avLst/>
                    </a:prstGeom>
                  </pic:spPr>
                </pic:pic>
              </a:graphicData>
            </a:graphic>
          </wp:inline>
        </w:drawing>
      </w:r>
      <w:r w:rsidR="00966C39">
        <w:rPr>
          <w:noProof/>
          <w:sz w:val="36"/>
          <w:szCs w:val="36"/>
          <w:lang w:val="en-NZ" w:eastAsia="en-NZ" w:bidi="ar-SA"/>
        </w:rPr>
        <w:drawing>
          <wp:anchor distT="0" distB="0" distL="114300" distR="114300" simplePos="0" relativeHeight="251668480" behindDoc="0" locked="0" layoutInCell="1" allowOverlap="1" wp14:anchorId="47B979A9" wp14:editId="317D2D53">
            <wp:simplePos x="0" y="0"/>
            <wp:positionH relativeFrom="margin">
              <wp:posOffset>-358140</wp:posOffset>
            </wp:positionH>
            <wp:positionV relativeFrom="margin">
              <wp:posOffset>6377940</wp:posOffset>
            </wp:positionV>
            <wp:extent cx="3444240" cy="2190115"/>
            <wp:effectExtent l="0" t="0" r="3810" b="63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054.JPG"/>
                    <pic:cNvPicPr/>
                  </pic:nvPicPr>
                  <pic:blipFill rotWithShape="1">
                    <a:blip r:embed="rId49" cstate="print">
                      <a:extLst>
                        <a:ext uri="{28A0092B-C50C-407E-A947-70E740481C1C}">
                          <a14:useLocalDpi xmlns:a14="http://schemas.microsoft.com/office/drawing/2010/main" val="0"/>
                        </a:ext>
                      </a:extLst>
                    </a:blip>
                    <a:srcRect l="3172" t="18675" r="12500"/>
                    <a:stretch/>
                  </pic:blipFill>
                  <pic:spPr bwMode="auto">
                    <a:xfrm>
                      <a:off x="0" y="0"/>
                      <a:ext cx="3444240" cy="2190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4232F" w:rsidRDefault="00E627F2" w:rsidP="0054232F">
      <w:pPr>
        <w:rPr>
          <w:noProof/>
          <w:sz w:val="36"/>
          <w:szCs w:val="36"/>
          <w:lang w:val="en-NZ" w:eastAsia="en-NZ" w:bidi="ar-SA"/>
        </w:rPr>
      </w:pPr>
      <w:r>
        <w:rPr>
          <w:rFonts w:ascii="Arial" w:hAnsi="Arial"/>
          <w:noProof/>
          <w:sz w:val="18"/>
          <w:szCs w:val="18"/>
          <w:lang w:val="en-NZ" w:eastAsia="en-NZ" w:bidi="ar-SA"/>
        </w:rPr>
        <mc:AlternateContent>
          <mc:Choice Requires="wps">
            <w:drawing>
              <wp:anchor distT="0" distB="0" distL="114300" distR="114300" simplePos="0" relativeHeight="251632640" behindDoc="0" locked="0" layoutInCell="1" allowOverlap="1" wp14:anchorId="2D182825" wp14:editId="12C8CFE9">
                <wp:simplePos x="0" y="0"/>
                <wp:positionH relativeFrom="column">
                  <wp:posOffset>1094740</wp:posOffset>
                </wp:positionH>
                <wp:positionV relativeFrom="paragraph">
                  <wp:posOffset>120015</wp:posOffset>
                </wp:positionV>
                <wp:extent cx="3033395" cy="285750"/>
                <wp:effectExtent l="0" t="635" r="0" b="0"/>
                <wp:wrapNone/>
                <wp:docPr id="28"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339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196849" w:rsidRDefault="00947E46" w:rsidP="005828C9">
                            <w:pPr>
                              <w:jc w:val="center"/>
                              <w:rPr>
                                <w:i/>
                                <w:color w:val="215868" w:themeColor="accent5" w:themeShade="80"/>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82825" id="Text Box 145" o:spid="_x0000_s1040" type="#_x0000_t202" style="position:absolute;margin-left:86.2pt;margin-top:9.45pt;width:238.85pt;height:2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WAtvQ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" filled="f" stroked="f">
                <v:textbox>
                  <w:txbxContent>
                    <w:p w:rsidR="00947E46" w:rsidRPr="00196849" w:rsidRDefault="00947E46" w:rsidP="005828C9">
                      <w:pPr>
                        <w:jc w:val="center"/>
                        <w:rPr>
                          <w:i/>
                          <w:color w:val="215868" w:themeColor="accent5" w:themeShade="80"/>
                          <w:sz w:val="20"/>
                          <w:szCs w:val="20"/>
                        </w:rPr>
                      </w:pPr>
                    </w:p>
                  </w:txbxContent>
                </v:textbox>
              </v:shape>
            </w:pict>
          </mc:Fallback>
        </mc:AlternateContent>
      </w:r>
      <w:r w:rsidR="0054232F">
        <w:rPr>
          <w:noProof/>
          <w:sz w:val="36"/>
          <w:szCs w:val="36"/>
          <w:lang w:val="en-NZ" w:eastAsia="en-NZ" w:bidi="ar-SA"/>
        </w:rPr>
        <w:t xml:space="preserve">     </w:t>
      </w:r>
    </w:p>
    <w:p w:rsidR="00E627F2" w:rsidRDefault="005828C9" w:rsidP="0054232F">
      <w:pPr>
        <w:rPr>
          <w:rFonts w:ascii="Arial" w:hAnsi="Arial"/>
          <w:sz w:val="18"/>
          <w:szCs w:val="18"/>
        </w:rPr>
      </w:pPr>
      <w:r>
        <w:rPr>
          <w:rFonts w:ascii="Arial" w:hAnsi="Arial"/>
          <w:sz w:val="18"/>
          <w:szCs w:val="18"/>
        </w:rPr>
        <w:t xml:space="preserve">                                                                                           </w:t>
      </w: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C02B41" w:rsidRDefault="00C02B41" w:rsidP="0054232F">
      <w:pPr>
        <w:rPr>
          <w:rFonts w:ascii="Arial" w:hAnsi="Arial"/>
          <w:sz w:val="18"/>
          <w:szCs w:val="18"/>
        </w:rPr>
      </w:pP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E627F2" w:rsidRDefault="00E627F2" w:rsidP="0054232F">
      <w:pPr>
        <w:rPr>
          <w:rFonts w:ascii="Arial" w:hAnsi="Arial"/>
          <w:sz w:val="18"/>
          <w:szCs w:val="18"/>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C02B41" w:rsidRDefault="00C02B41" w:rsidP="00E627F2">
      <w:pPr>
        <w:jc w:val="center"/>
        <w:rPr>
          <w:rFonts w:asciiTheme="minorHAnsi" w:hAnsiTheme="minorHAnsi" w:cstheme="minorHAnsi"/>
          <w:iCs/>
          <w:color w:val="0070C0"/>
          <w:sz w:val="36"/>
          <w:szCs w:val="72"/>
        </w:rPr>
      </w:pPr>
    </w:p>
    <w:p w:rsidR="005828C9" w:rsidRPr="00245BED" w:rsidRDefault="005828C9" w:rsidP="00E627F2">
      <w:pPr>
        <w:jc w:val="center"/>
        <w:rPr>
          <w:rFonts w:ascii="Arial" w:hAnsi="Arial"/>
          <w:sz w:val="18"/>
          <w:szCs w:val="18"/>
        </w:rPr>
      </w:pPr>
      <w:bookmarkStart w:id="0" w:name="_GoBack"/>
      <w:bookmarkEnd w:id="0"/>
      <w:r>
        <w:rPr>
          <w:rFonts w:ascii="Arial" w:hAnsi="Arial"/>
          <w:noProof/>
          <w:sz w:val="18"/>
          <w:szCs w:val="18"/>
          <w:lang w:val="en-NZ" w:eastAsia="en-NZ" w:bidi="ar-SA"/>
        </w:rPr>
        <mc:AlternateContent>
          <mc:Choice Requires="wps">
            <w:drawing>
              <wp:anchor distT="0" distB="0" distL="114300" distR="114300" simplePos="0" relativeHeight="251633664" behindDoc="0" locked="0" layoutInCell="1" allowOverlap="1" wp14:anchorId="65F00926" wp14:editId="449BEE77">
                <wp:simplePos x="0" y="0"/>
                <wp:positionH relativeFrom="column">
                  <wp:posOffset>-2409825</wp:posOffset>
                </wp:positionH>
                <wp:positionV relativeFrom="paragraph">
                  <wp:posOffset>213995</wp:posOffset>
                </wp:positionV>
                <wp:extent cx="1140460" cy="285750"/>
                <wp:effectExtent l="0" t="4445" r="2540" b="0"/>
                <wp:wrapNone/>
                <wp:docPr id="30"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04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196849" w:rsidRDefault="00947E46" w:rsidP="005828C9">
                            <w:pPr>
                              <w:rPr>
                                <w:i/>
                                <w:color w:val="215868" w:themeColor="accent5" w:themeShade="80"/>
                                <w:sz w:val="20"/>
                                <w:szCs w:val="20"/>
                              </w:rPr>
                            </w:pPr>
                            <w:r>
                              <w:rPr>
                                <w:i/>
                                <w:color w:val="215868" w:themeColor="accent5" w:themeShade="80"/>
                                <w:sz w:val="20"/>
                                <w:szCs w:val="20"/>
                              </w:rPr>
                              <w:t>Edible Art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F00926" id="Text Box 146" o:spid="_x0000_s1041" type="#_x0000_t202" style="position:absolute;left:0;text-align:left;margin-left:-189.75pt;margin-top:16.85pt;width:89.8pt;height:2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rHvAIAAMQ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" filled="f" stroked="f">
                <v:textbox>
                  <w:txbxContent>
                    <w:p w:rsidR="00947E46" w:rsidRPr="00196849" w:rsidRDefault="00947E46" w:rsidP="005828C9">
                      <w:pPr>
                        <w:rPr>
                          <w:i/>
                          <w:color w:val="215868" w:themeColor="accent5" w:themeShade="80"/>
                          <w:sz w:val="20"/>
                          <w:szCs w:val="20"/>
                        </w:rPr>
                      </w:pPr>
                      <w:r>
                        <w:rPr>
                          <w:i/>
                          <w:color w:val="215868" w:themeColor="accent5" w:themeShade="80"/>
                          <w:sz w:val="20"/>
                          <w:szCs w:val="20"/>
                        </w:rPr>
                        <w:t>Edible Art</w:t>
                      </w:r>
                    </w:p>
                  </w:txbxContent>
                </v:textbox>
              </v:shape>
            </w:pict>
          </mc:Fallback>
        </mc:AlternateContent>
      </w:r>
      <w:r>
        <w:rPr>
          <w:rFonts w:ascii="Arial" w:hAnsi="Arial"/>
          <w:noProof/>
          <w:sz w:val="18"/>
          <w:szCs w:val="18"/>
          <w:lang w:val="en-NZ" w:eastAsia="en-NZ" w:bidi="ar-SA"/>
        </w:rPr>
        <mc:AlternateContent>
          <mc:Choice Requires="wps">
            <w:drawing>
              <wp:anchor distT="0" distB="0" distL="114300" distR="114300" simplePos="0" relativeHeight="251634688" behindDoc="0" locked="0" layoutInCell="1" allowOverlap="1" wp14:anchorId="3CDCE786" wp14:editId="01AADD45">
                <wp:simplePos x="0" y="0"/>
                <wp:positionH relativeFrom="column">
                  <wp:posOffset>180340</wp:posOffset>
                </wp:positionH>
                <wp:positionV relativeFrom="paragraph">
                  <wp:posOffset>1238250</wp:posOffset>
                </wp:positionV>
                <wp:extent cx="1140460" cy="285750"/>
                <wp:effectExtent l="0" t="0" r="3175" b="0"/>
                <wp:wrapNone/>
                <wp:docPr id="2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0460"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47E46" w:rsidRPr="00196849" w:rsidRDefault="00947E46" w:rsidP="005828C9">
                            <w:pPr>
                              <w:jc w:val="right"/>
                              <w:rPr>
                                <w:i/>
                                <w:color w:val="215868" w:themeColor="accent5" w:themeShade="80"/>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DCE786" id="Text Box 147" o:spid="_x0000_s1042" type="#_x0000_t202" style="position:absolute;left:0;text-align:left;margin-left:14.2pt;margin-top:97.5pt;width:89.8pt;height:2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Tz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" filled="f" stroked="f">
                <v:textbox>
                  <w:txbxContent>
                    <w:p w:rsidR="00947E46" w:rsidRPr="00196849" w:rsidRDefault="00947E46" w:rsidP="005828C9">
                      <w:pPr>
                        <w:jc w:val="right"/>
                        <w:rPr>
                          <w:i/>
                          <w:color w:val="215868" w:themeColor="accent5" w:themeShade="80"/>
                          <w:sz w:val="20"/>
                          <w:szCs w:val="20"/>
                        </w:rPr>
                      </w:pPr>
                    </w:p>
                  </w:txbxContent>
                </v:textbox>
              </v:shape>
            </w:pict>
          </mc:Fallback>
        </mc:AlternateContent>
      </w:r>
      <w:r w:rsidR="007B4369">
        <w:rPr>
          <w:rFonts w:asciiTheme="minorHAnsi" w:hAnsiTheme="minorHAnsi" w:cstheme="minorHAnsi"/>
          <w:iCs/>
          <w:color w:val="0070C0"/>
          <w:sz w:val="36"/>
          <w:szCs w:val="72"/>
        </w:rPr>
        <w:t>TERM DATES - 2018</w:t>
      </w:r>
    </w:p>
    <w:p w:rsidR="005828C9" w:rsidRDefault="005828C9" w:rsidP="005828C9">
      <w:pPr>
        <w:pStyle w:val="NoParagraphStyle"/>
        <w:ind w:left="4410" w:firstLine="4410"/>
        <w:rPr>
          <w:rFonts w:ascii="Arial" w:hAnsi="Arial" w:cs="Frutiger-BoldCn"/>
          <w:b/>
          <w:bCs/>
          <w:szCs w:val="18"/>
        </w:rPr>
      </w:pPr>
    </w:p>
    <w:p w:rsidR="005828C9" w:rsidRDefault="005828C9" w:rsidP="005828C9">
      <w:pPr>
        <w:pStyle w:val="NoParagraphStyle"/>
        <w:ind w:firstLine="4590"/>
        <w:rPr>
          <w:rFonts w:ascii="Arial" w:hAnsi="Arial" w:cs="Frutiger-BoldCn"/>
          <w:b/>
          <w:bCs/>
          <w:szCs w:val="18"/>
        </w:rPr>
      </w:pPr>
    </w:p>
    <w:p w:rsidR="005828C9" w:rsidRDefault="005828C9" w:rsidP="005828C9">
      <w:pPr>
        <w:pStyle w:val="NoParagraphStyle"/>
        <w:ind w:firstLine="4590"/>
        <w:rPr>
          <w:rFonts w:ascii="Arial" w:hAnsi="Arial" w:cs="Frutiger-BoldCn"/>
          <w:b/>
          <w:bCs/>
          <w:szCs w:val="18"/>
        </w:rPr>
      </w:pPr>
      <w:r>
        <w:rPr>
          <w:rFonts w:ascii="Arial" w:hAnsi="Arial" w:cs="Frutiger-BoldCn"/>
          <w:b/>
          <w:bCs/>
          <w:noProof/>
          <w:szCs w:val="18"/>
          <w:lang w:val="en-NZ" w:eastAsia="en-NZ"/>
        </w:rPr>
        <w:drawing>
          <wp:anchor distT="0" distB="0" distL="114300" distR="114300" simplePos="0" relativeHeight="251678720" behindDoc="1" locked="0" layoutInCell="1" allowOverlap="1" wp14:anchorId="7450F006" wp14:editId="60150EE4">
            <wp:simplePos x="0" y="0"/>
            <wp:positionH relativeFrom="column">
              <wp:posOffset>-592667</wp:posOffset>
            </wp:positionH>
            <wp:positionV relativeFrom="paragraph">
              <wp:posOffset>81068</wp:posOffset>
            </wp:positionV>
            <wp:extent cx="3268134" cy="2246489"/>
            <wp:effectExtent l="0" t="0" r="8890" b="1905"/>
            <wp:wrapNone/>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a&amp;Co.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266491" cy="2245360"/>
                    </a:xfrm>
                    <a:prstGeom prst="rect">
                      <a:avLst/>
                    </a:prstGeom>
                  </pic:spPr>
                </pic:pic>
              </a:graphicData>
            </a:graphic>
            <wp14:sizeRelH relativeFrom="margin">
              <wp14:pctWidth>0</wp14:pctWidth>
            </wp14:sizeRelH>
            <wp14:sizeRelV relativeFrom="margin">
              <wp14:pctHeight>0</wp14:pctHeight>
            </wp14:sizeRelV>
          </wp:anchor>
        </w:drawing>
      </w:r>
      <w:r w:rsidRPr="00636AC8">
        <w:rPr>
          <w:rFonts w:ascii="Arial" w:hAnsi="Arial" w:cs="Frutiger-BoldCn"/>
          <w:b/>
          <w:bCs/>
          <w:szCs w:val="18"/>
        </w:rPr>
        <w:t>TERM 1:</w:t>
      </w:r>
      <w:r>
        <w:rPr>
          <w:rFonts w:ascii="Arial" w:hAnsi="Arial" w:cs="Frutiger-BoldCn"/>
          <w:b/>
          <w:bCs/>
          <w:szCs w:val="18"/>
        </w:rPr>
        <w:t xml:space="preserve">     </w:t>
      </w:r>
    </w:p>
    <w:p w:rsidR="005828C9" w:rsidRPr="0076781B" w:rsidRDefault="00E02C0F" w:rsidP="00E02C0F">
      <w:pPr>
        <w:pStyle w:val="NoParagraphStyle"/>
        <w:ind w:left="3870" w:firstLine="720"/>
        <w:rPr>
          <w:rFonts w:ascii="Arial" w:hAnsi="Arial" w:cs="Frutiger-BoldCn"/>
          <w:b/>
          <w:bCs/>
          <w:szCs w:val="18"/>
        </w:rPr>
      </w:pPr>
      <w:r>
        <w:rPr>
          <w:rFonts w:ascii="Arial" w:hAnsi="Arial" w:cs="Frutiger-BoldCn"/>
          <w:b/>
          <w:bCs/>
          <w:color w:val="4F81BD" w:themeColor="accent1"/>
          <w:sz w:val="22"/>
          <w:szCs w:val="18"/>
          <w:lang w:val="en-GB"/>
        </w:rPr>
        <w:t>Tuesday</w:t>
      </w:r>
      <w:r w:rsidR="00D21BDB">
        <w:rPr>
          <w:rFonts w:ascii="Arial" w:hAnsi="Arial" w:cs="Frutiger-BoldCn"/>
          <w:b/>
          <w:bCs/>
          <w:color w:val="4F81BD" w:themeColor="accent1"/>
          <w:sz w:val="22"/>
          <w:szCs w:val="18"/>
          <w:lang w:val="en-GB"/>
        </w:rPr>
        <w:t xml:space="preserve"> 3</w:t>
      </w:r>
      <w:r w:rsidR="007B4369">
        <w:rPr>
          <w:rFonts w:ascii="Arial" w:hAnsi="Arial" w:cs="Frutiger-BoldCn"/>
          <w:b/>
          <w:bCs/>
          <w:color w:val="4F81BD" w:themeColor="accent1"/>
          <w:sz w:val="22"/>
          <w:szCs w:val="18"/>
          <w:lang w:val="en-GB"/>
        </w:rPr>
        <w:t>0</w:t>
      </w:r>
      <w:r w:rsidR="00D21BDB">
        <w:rPr>
          <w:rFonts w:ascii="Arial" w:hAnsi="Arial" w:cs="Frutiger-BoldCn"/>
          <w:b/>
          <w:bCs/>
          <w:color w:val="4F81BD" w:themeColor="accent1"/>
          <w:sz w:val="22"/>
          <w:szCs w:val="18"/>
          <w:lang w:val="en-GB"/>
        </w:rPr>
        <w:t xml:space="preserve"> </w:t>
      </w:r>
      <w:proofErr w:type="gramStart"/>
      <w:r w:rsidR="00D21BDB">
        <w:rPr>
          <w:rFonts w:ascii="Arial" w:hAnsi="Arial" w:cs="Frutiger-BoldCn"/>
          <w:b/>
          <w:bCs/>
          <w:color w:val="4F81BD" w:themeColor="accent1"/>
          <w:sz w:val="22"/>
          <w:szCs w:val="18"/>
          <w:lang w:val="en-GB"/>
        </w:rPr>
        <w:t>January</w:t>
      </w:r>
      <w:r w:rsidR="007B4369">
        <w:rPr>
          <w:rFonts w:ascii="Arial" w:hAnsi="Arial" w:cs="Frutiger-BoldCn"/>
          <w:b/>
          <w:bCs/>
          <w:color w:val="4F81BD" w:themeColor="accent1"/>
          <w:sz w:val="22"/>
          <w:szCs w:val="18"/>
          <w:lang w:val="en-GB"/>
        </w:rPr>
        <w:t xml:space="preserve">  –</w:t>
      </w:r>
      <w:proofErr w:type="gramEnd"/>
      <w:r w:rsidR="007B4369">
        <w:rPr>
          <w:rFonts w:ascii="Arial" w:hAnsi="Arial" w:cs="Frutiger-BoldCn"/>
          <w:b/>
          <w:bCs/>
          <w:color w:val="4F81BD" w:themeColor="accent1"/>
          <w:sz w:val="22"/>
          <w:szCs w:val="18"/>
          <w:lang w:val="en-GB"/>
        </w:rPr>
        <w:t xml:space="preserve">  Friday</w:t>
      </w:r>
      <w:r w:rsidR="007827AD">
        <w:rPr>
          <w:rFonts w:ascii="Arial" w:hAnsi="Arial" w:cs="Frutiger-BoldCn"/>
          <w:b/>
          <w:bCs/>
          <w:color w:val="4F81BD" w:themeColor="accent1"/>
          <w:sz w:val="22"/>
          <w:szCs w:val="18"/>
          <w:lang w:val="en-GB"/>
        </w:rPr>
        <w:t xml:space="preserve"> </w:t>
      </w:r>
      <w:r w:rsidR="005828C9">
        <w:rPr>
          <w:rFonts w:ascii="Arial" w:hAnsi="Arial" w:cs="Frutiger-BoldCn"/>
          <w:b/>
          <w:bCs/>
          <w:color w:val="4F81BD" w:themeColor="accent1"/>
          <w:sz w:val="22"/>
          <w:szCs w:val="18"/>
          <w:lang w:val="en-GB"/>
        </w:rPr>
        <w:t>1</w:t>
      </w:r>
      <w:r w:rsidR="007827AD">
        <w:rPr>
          <w:rFonts w:ascii="Arial" w:hAnsi="Arial" w:cs="Frutiger-BoldCn"/>
          <w:b/>
          <w:bCs/>
          <w:color w:val="4F81BD" w:themeColor="accent1"/>
          <w:sz w:val="22"/>
          <w:szCs w:val="18"/>
          <w:lang w:val="en-GB"/>
        </w:rPr>
        <w:t>3</w:t>
      </w:r>
      <w:r w:rsidR="005828C9" w:rsidRPr="00636AC8">
        <w:rPr>
          <w:rFonts w:ascii="Arial" w:hAnsi="Arial" w:cs="Frutiger-BoldCn"/>
          <w:b/>
          <w:bCs/>
          <w:color w:val="4F81BD" w:themeColor="accent1"/>
          <w:sz w:val="22"/>
          <w:szCs w:val="18"/>
          <w:lang w:val="en-GB"/>
        </w:rPr>
        <w:t xml:space="preserve"> April</w:t>
      </w:r>
      <w:r w:rsidR="005828C9" w:rsidRPr="00636AC8">
        <w:rPr>
          <w:rFonts w:ascii="Arial" w:hAnsi="Arial"/>
          <w:color w:val="4F81BD" w:themeColor="accent1"/>
          <w:sz w:val="22"/>
          <w:szCs w:val="18"/>
          <w:lang w:val="en-GB"/>
        </w:rPr>
        <w:t xml:space="preserve"> </w:t>
      </w:r>
    </w:p>
    <w:p w:rsidR="005828C9" w:rsidRPr="0037330F" w:rsidRDefault="007B436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sz w:val="18"/>
          <w:szCs w:val="18"/>
          <w:lang w:val="en-GB"/>
        </w:rPr>
      </w:pPr>
      <w:r>
        <w:rPr>
          <w:rFonts w:ascii="Arial" w:hAnsi="Arial"/>
          <w:sz w:val="18"/>
          <w:szCs w:val="18"/>
          <w:lang w:val="en-GB"/>
        </w:rPr>
        <w:t>Tues</w:t>
      </w:r>
      <w:r w:rsidR="005828C9">
        <w:rPr>
          <w:rFonts w:ascii="Arial" w:hAnsi="Arial"/>
          <w:sz w:val="18"/>
          <w:szCs w:val="18"/>
          <w:lang w:val="en-GB"/>
        </w:rPr>
        <w:t>day</w:t>
      </w:r>
      <w:r w:rsidR="006B316F">
        <w:rPr>
          <w:rFonts w:ascii="Arial" w:hAnsi="Arial"/>
          <w:sz w:val="18"/>
          <w:szCs w:val="18"/>
          <w:lang w:val="en-GB"/>
        </w:rPr>
        <w:t xml:space="preserve"> 6</w:t>
      </w:r>
      <w:r w:rsidR="005828C9" w:rsidRPr="0037330F">
        <w:rPr>
          <w:rFonts w:ascii="Arial" w:hAnsi="Arial"/>
          <w:sz w:val="18"/>
          <w:szCs w:val="18"/>
          <w:lang w:val="en-GB"/>
        </w:rPr>
        <w:t xml:space="preserve"> February</w:t>
      </w:r>
      <w:r w:rsidR="005828C9">
        <w:rPr>
          <w:rFonts w:ascii="Arial" w:hAnsi="Arial"/>
          <w:sz w:val="18"/>
          <w:szCs w:val="18"/>
          <w:lang w:val="en-GB"/>
        </w:rPr>
        <w:tab/>
      </w:r>
      <w:r w:rsidR="005828C9" w:rsidRPr="0037330F">
        <w:rPr>
          <w:rFonts w:ascii="Arial" w:hAnsi="Arial"/>
          <w:sz w:val="18"/>
          <w:szCs w:val="18"/>
          <w:lang w:val="en-GB"/>
        </w:rPr>
        <w:t xml:space="preserve"> </w:t>
      </w:r>
      <w:r w:rsidR="005828C9">
        <w:rPr>
          <w:rFonts w:ascii="Arial" w:hAnsi="Arial"/>
          <w:sz w:val="18"/>
          <w:szCs w:val="18"/>
          <w:lang w:val="en-GB"/>
        </w:rPr>
        <w:tab/>
      </w:r>
      <w:r w:rsidR="005828C9" w:rsidRPr="0037330F">
        <w:rPr>
          <w:rFonts w:ascii="Arial" w:hAnsi="Arial"/>
          <w:sz w:val="18"/>
          <w:szCs w:val="18"/>
          <w:lang w:val="en-GB"/>
        </w:rPr>
        <w:t xml:space="preserve">– </w:t>
      </w:r>
      <w:r w:rsidR="005828C9" w:rsidRPr="00636AC8">
        <w:rPr>
          <w:rFonts w:ascii="Arial" w:hAnsi="Arial"/>
          <w:i/>
          <w:sz w:val="18"/>
          <w:szCs w:val="18"/>
          <w:lang w:val="en-GB"/>
        </w:rPr>
        <w:t>Waitangi Day</w:t>
      </w:r>
      <w:r w:rsidR="005828C9" w:rsidRPr="0037330F">
        <w:rPr>
          <w:rFonts w:ascii="Arial" w:hAnsi="Arial"/>
          <w:sz w:val="18"/>
          <w:szCs w:val="18"/>
          <w:lang w:val="en-GB"/>
        </w:rPr>
        <w:t xml:space="preserve"> </w:t>
      </w:r>
    </w:p>
    <w:p w:rsidR="005828C9"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18"/>
          <w:szCs w:val="18"/>
          <w:lang w:val="en-GB"/>
        </w:rPr>
      </w:pPr>
    </w:p>
    <w:p w:rsidR="006B316F" w:rsidRPr="0037330F" w:rsidRDefault="006B316F"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18"/>
          <w:szCs w:val="18"/>
          <w:lang w:val="en-GB"/>
        </w:rPr>
      </w:pPr>
    </w:p>
    <w:p w:rsidR="005828C9"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24"/>
          <w:szCs w:val="18"/>
          <w:lang w:val="en-GB"/>
        </w:rPr>
      </w:pPr>
      <w:r w:rsidRPr="00636AC8">
        <w:rPr>
          <w:rFonts w:ascii="Arial" w:hAnsi="Arial" w:cs="Frutiger-BoldCn"/>
          <w:b/>
          <w:bCs/>
          <w:sz w:val="24"/>
          <w:szCs w:val="18"/>
          <w:lang w:val="en-GB"/>
        </w:rPr>
        <w:t>TERM 2:</w:t>
      </w:r>
      <w:r>
        <w:rPr>
          <w:rFonts w:ascii="Arial" w:hAnsi="Arial" w:cs="Frutiger-BoldCn"/>
          <w:b/>
          <w:bCs/>
          <w:sz w:val="24"/>
          <w:szCs w:val="18"/>
          <w:lang w:val="en-GB"/>
        </w:rPr>
        <w:t xml:space="preserve">     </w:t>
      </w:r>
    </w:p>
    <w:p w:rsidR="005828C9" w:rsidRPr="0076781B"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24"/>
          <w:szCs w:val="18"/>
          <w:lang w:val="en-GB"/>
        </w:rPr>
      </w:pPr>
      <w:r w:rsidRPr="00636AC8">
        <w:rPr>
          <w:rFonts w:ascii="Arial" w:hAnsi="Arial" w:cs="Frutiger-BoldCn"/>
          <w:b/>
          <w:bCs/>
          <w:color w:val="4F81BD" w:themeColor="accent1"/>
          <w:sz w:val="22"/>
          <w:szCs w:val="18"/>
          <w:lang w:val="en-GB"/>
        </w:rPr>
        <w:t xml:space="preserve">Monday </w:t>
      </w:r>
      <w:r w:rsidR="007B4369">
        <w:rPr>
          <w:rFonts w:ascii="Arial" w:hAnsi="Arial" w:cs="Frutiger-BoldCn"/>
          <w:b/>
          <w:bCs/>
          <w:color w:val="4F81BD" w:themeColor="accent1"/>
          <w:sz w:val="22"/>
          <w:szCs w:val="18"/>
          <w:lang w:val="en-GB"/>
        </w:rPr>
        <w:t>30 April</w:t>
      </w:r>
      <w:r w:rsidR="006B316F">
        <w:rPr>
          <w:rFonts w:ascii="Arial" w:hAnsi="Arial" w:cs="Frutiger-BoldCn"/>
          <w:b/>
          <w:bCs/>
          <w:color w:val="4F81BD" w:themeColor="accent1"/>
          <w:sz w:val="22"/>
          <w:szCs w:val="18"/>
          <w:lang w:val="en-GB"/>
        </w:rPr>
        <w:t xml:space="preserve">   </w:t>
      </w:r>
      <w:proofErr w:type="gramStart"/>
      <w:r w:rsidR="006B316F">
        <w:rPr>
          <w:rFonts w:ascii="Arial" w:hAnsi="Arial" w:cs="Frutiger-BoldCn"/>
          <w:b/>
          <w:bCs/>
          <w:color w:val="4F81BD" w:themeColor="accent1"/>
          <w:sz w:val="22"/>
          <w:szCs w:val="18"/>
          <w:lang w:val="en-GB"/>
        </w:rPr>
        <w:t>–  Friday</w:t>
      </w:r>
      <w:proofErr w:type="gramEnd"/>
      <w:r w:rsidR="006B316F">
        <w:rPr>
          <w:rFonts w:ascii="Arial" w:hAnsi="Arial" w:cs="Frutiger-BoldCn"/>
          <w:b/>
          <w:bCs/>
          <w:color w:val="4F81BD" w:themeColor="accent1"/>
          <w:sz w:val="22"/>
          <w:szCs w:val="18"/>
          <w:lang w:val="en-GB"/>
        </w:rPr>
        <w:t xml:space="preserve"> </w:t>
      </w:r>
      <w:r w:rsidR="007B4369">
        <w:rPr>
          <w:rFonts w:ascii="Arial" w:hAnsi="Arial" w:cs="Frutiger-BoldCn"/>
          <w:b/>
          <w:bCs/>
          <w:color w:val="4F81BD" w:themeColor="accent1"/>
          <w:sz w:val="22"/>
          <w:szCs w:val="18"/>
          <w:lang w:val="en-GB"/>
        </w:rPr>
        <w:t>6</w:t>
      </w:r>
      <w:r>
        <w:rPr>
          <w:rFonts w:ascii="Arial" w:hAnsi="Arial" w:cs="Frutiger-BoldCn"/>
          <w:b/>
          <w:bCs/>
          <w:color w:val="4F81BD" w:themeColor="accent1"/>
          <w:sz w:val="22"/>
          <w:szCs w:val="18"/>
          <w:lang w:val="en-GB"/>
        </w:rPr>
        <w:t xml:space="preserve"> July</w:t>
      </w:r>
    </w:p>
    <w:p w:rsidR="005828C9" w:rsidRPr="00636AC8"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i/>
          <w:sz w:val="18"/>
          <w:szCs w:val="18"/>
          <w:lang w:val="en-GB"/>
        </w:rPr>
      </w:pPr>
      <w:r w:rsidRPr="0037330F">
        <w:rPr>
          <w:rFonts w:ascii="Arial" w:hAnsi="Arial"/>
          <w:sz w:val="18"/>
          <w:szCs w:val="18"/>
          <w:lang w:val="en-GB"/>
        </w:rPr>
        <w:t xml:space="preserve">Monday </w:t>
      </w:r>
      <w:r w:rsidR="007B4369">
        <w:rPr>
          <w:rFonts w:ascii="Arial" w:hAnsi="Arial"/>
          <w:sz w:val="18"/>
          <w:szCs w:val="18"/>
          <w:lang w:val="en-GB"/>
        </w:rPr>
        <w:t>4</w:t>
      </w:r>
      <w:r w:rsidRPr="0037330F">
        <w:rPr>
          <w:rFonts w:ascii="Arial" w:hAnsi="Arial"/>
          <w:sz w:val="18"/>
          <w:szCs w:val="18"/>
          <w:lang w:val="en-GB"/>
        </w:rPr>
        <w:t xml:space="preserve"> June </w:t>
      </w:r>
      <w:r>
        <w:rPr>
          <w:rFonts w:ascii="Arial" w:hAnsi="Arial"/>
          <w:sz w:val="18"/>
          <w:szCs w:val="18"/>
          <w:lang w:val="en-GB"/>
        </w:rPr>
        <w:tab/>
      </w:r>
      <w:r>
        <w:rPr>
          <w:rFonts w:ascii="Arial" w:hAnsi="Arial"/>
          <w:sz w:val="18"/>
          <w:szCs w:val="18"/>
          <w:lang w:val="en-GB"/>
        </w:rPr>
        <w:tab/>
      </w:r>
      <w:r w:rsidRPr="0037330F">
        <w:rPr>
          <w:rFonts w:ascii="Arial" w:hAnsi="Arial"/>
          <w:sz w:val="18"/>
          <w:szCs w:val="18"/>
          <w:lang w:val="en-GB"/>
        </w:rPr>
        <w:t xml:space="preserve">– </w:t>
      </w:r>
      <w:r w:rsidRPr="00636AC8">
        <w:rPr>
          <w:rFonts w:ascii="Arial" w:hAnsi="Arial"/>
          <w:i/>
          <w:sz w:val="18"/>
          <w:szCs w:val="18"/>
          <w:lang w:val="en-GB"/>
        </w:rPr>
        <w:t>Queen’s Birthday</w:t>
      </w:r>
    </w:p>
    <w:p w:rsidR="005828C9" w:rsidRPr="0037330F"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lang w:val="en-GB"/>
        </w:rPr>
      </w:pPr>
    </w:p>
    <w:p w:rsidR="005828C9"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24"/>
          <w:szCs w:val="18"/>
          <w:lang w:val="en-GB"/>
        </w:rPr>
      </w:pPr>
      <w:r w:rsidRPr="00636AC8">
        <w:rPr>
          <w:rFonts w:ascii="Arial" w:hAnsi="Arial" w:cs="Frutiger-BoldCn"/>
          <w:b/>
          <w:bCs/>
          <w:sz w:val="24"/>
          <w:szCs w:val="18"/>
          <w:lang w:val="en-GB"/>
        </w:rPr>
        <w:t>TERM 3:</w:t>
      </w:r>
      <w:r>
        <w:rPr>
          <w:rFonts w:ascii="Arial" w:hAnsi="Arial" w:cs="Frutiger-BoldCn"/>
          <w:b/>
          <w:bCs/>
          <w:sz w:val="24"/>
          <w:szCs w:val="18"/>
          <w:lang w:val="en-GB"/>
        </w:rPr>
        <w:t xml:space="preserve">     </w:t>
      </w:r>
    </w:p>
    <w:p w:rsidR="005828C9" w:rsidRPr="0076781B"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24"/>
          <w:szCs w:val="18"/>
          <w:lang w:val="en-GB"/>
        </w:rPr>
      </w:pPr>
      <w:r w:rsidRPr="00636AC8">
        <w:rPr>
          <w:rFonts w:ascii="Arial" w:hAnsi="Arial" w:cs="Frutiger-BoldCn"/>
          <w:b/>
          <w:bCs/>
          <w:color w:val="4F81BD" w:themeColor="accent1"/>
          <w:sz w:val="22"/>
          <w:szCs w:val="18"/>
          <w:lang w:val="en-GB"/>
        </w:rPr>
        <w:t xml:space="preserve">Monday </w:t>
      </w:r>
      <w:r w:rsidR="006B316F">
        <w:rPr>
          <w:rFonts w:ascii="Arial" w:hAnsi="Arial" w:cs="Frutiger-BoldCn"/>
          <w:b/>
          <w:bCs/>
          <w:color w:val="4F81BD" w:themeColor="accent1"/>
          <w:sz w:val="22"/>
          <w:szCs w:val="18"/>
          <w:lang w:val="en-GB"/>
        </w:rPr>
        <w:t>2</w:t>
      </w:r>
      <w:r w:rsidR="007B4369">
        <w:rPr>
          <w:rFonts w:ascii="Arial" w:hAnsi="Arial" w:cs="Frutiger-BoldCn"/>
          <w:b/>
          <w:bCs/>
          <w:color w:val="4F81BD" w:themeColor="accent1"/>
          <w:sz w:val="22"/>
          <w:szCs w:val="18"/>
          <w:lang w:val="en-GB"/>
        </w:rPr>
        <w:t>3</w:t>
      </w:r>
      <w:r w:rsidRPr="00636AC8">
        <w:rPr>
          <w:rFonts w:ascii="Arial" w:hAnsi="Arial" w:cs="Frutiger-BoldCn"/>
          <w:b/>
          <w:bCs/>
          <w:color w:val="4F81BD" w:themeColor="accent1"/>
          <w:sz w:val="22"/>
          <w:szCs w:val="18"/>
          <w:lang w:val="en-GB"/>
        </w:rPr>
        <w:t xml:space="preserve"> </w:t>
      </w:r>
      <w:proofErr w:type="gramStart"/>
      <w:r w:rsidRPr="00636AC8">
        <w:rPr>
          <w:rFonts w:ascii="Arial" w:hAnsi="Arial" w:cs="Frutiger-BoldCn"/>
          <w:b/>
          <w:bCs/>
          <w:color w:val="4F81BD" w:themeColor="accent1"/>
          <w:sz w:val="22"/>
          <w:szCs w:val="18"/>
          <w:lang w:val="en-GB"/>
        </w:rPr>
        <w:t>July</w:t>
      </w:r>
      <w:r>
        <w:rPr>
          <w:rFonts w:ascii="Arial" w:hAnsi="Arial" w:cs="Frutiger-BoldCn"/>
          <w:b/>
          <w:bCs/>
          <w:color w:val="4F81BD" w:themeColor="accent1"/>
          <w:sz w:val="22"/>
          <w:szCs w:val="18"/>
          <w:lang w:val="en-GB"/>
        </w:rPr>
        <w:t xml:space="preserve"> </w:t>
      </w:r>
      <w:r w:rsidRPr="00636AC8">
        <w:rPr>
          <w:rFonts w:ascii="Arial" w:hAnsi="Arial" w:cs="Frutiger-BoldCn"/>
          <w:b/>
          <w:bCs/>
          <w:color w:val="4F81BD" w:themeColor="accent1"/>
          <w:sz w:val="22"/>
          <w:szCs w:val="18"/>
          <w:lang w:val="en-GB"/>
        </w:rPr>
        <w:t xml:space="preserve"> –</w:t>
      </w:r>
      <w:proofErr w:type="gramEnd"/>
      <w:r w:rsidRPr="00636AC8">
        <w:rPr>
          <w:rFonts w:ascii="Arial" w:hAnsi="Arial" w:cs="Frutiger-BoldCn"/>
          <w:b/>
          <w:bCs/>
          <w:color w:val="4F81BD" w:themeColor="accent1"/>
          <w:sz w:val="22"/>
          <w:szCs w:val="18"/>
          <w:lang w:val="en-GB"/>
        </w:rPr>
        <w:t xml:space="preserve"> </w:t>
      </w:r>
      <w:r>
        <w:rPr>
          <w:rFonts w:ascii="Arial" w:hAnsi="Arial" w:cs="Frutiger-BoldCn"/>
          <w:b/>
          <w:bCs/>
          <w:color w:val="4F81BD" w:themeColor="accent1"/>
          <w:sz w:val="22"/>
          <w:szCs w:val="18"/>
          <w:lang w:val="en-GB"/>
        </w:rPr>
        <w:t xml:space="preserve"> </w:t>
      </w:r>
      <w:r w:rsidRPr="00636AC8">
        <w:rPr>
          <w:rFonts w:ascii="Arial" w:hAnsi="Arial" w:cs="Frutiger-BoldCn"/>
          <w:b/>
          <w:bCs/>
          <w:color w:val="4F81BD" w:themeColor="accent1"/>
          <w:sz w:val="22"/>
          <w:szCs w:val="18"/>
          <w:lang w:val="en-GB"/>
        </w:rPr>
        <w:t xml:space="preserve">Friday </w:t>
      </w:r>
      <w:r w:rsidR="006B316F">
        <w:rPr>
          <w:rFonts w:ascii="Arial" w:hAnsi="Arial" w:cs="Frutiger-BoldCn"/>
          <w:b/>
          <w:bCs/>
          <w:color w:val="4F81BD" w:themeColor="accent1"/>
          <w:sz w:val="22"/>
          <w:szCs w:val="18"/>
          <w:lang w:val="en-GB"/>
        </w:rPr>
        <w:t>2</w:t>
      </w:r>
      <w:r w:rsidR="007B4369">
        <w:rPr>
          <w:rFonts w:ascii="Arial" w:hAnsi="Arial" w:cs="Frutiger-BoldCn"/>
          <w:b/>
          <w:bCs/>
          <w:color w:val="4F81BD" w:themeColor="accent1"/>
          <w:sz w:val="22"/>
          <w:szCs w:val="18"/>
          <w:lang w:val="en-GB"/>
        </w:rPr>
        <w:t>8</w:t>
      </w:r>
      <w:r w:rsidRPr="00636AC8">
        <w:rPr>
          <w:rFonts w:ascii="Arial" w:hAnsi="Arial" w:cs="Frutiger-BoldCn"/>
          <w:b/>
          <w:bCs/>
          <w:color w:val="4F81BD" w:themeColor="accent1"/>
          <w:sz w:val="22"/>
          <w:szCs w:val="18"/>
          <w:lang w:val="en-GB"/>
        </w:rPr>
        <w:t xml:space="preserve"> September</w:t>
      </w:r>
    </w:p>
    <w:p w:rsidR="005828C9" w:rsidRPr="0037330F"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18"/>
          <w:szCs w:val="18"/>
          <w:lang w:val="en-GB"/>
        </w:rPr>
      </w:pPr>
    </w:p>
    <w:p w:rsidR="005828C9"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24"/>
          <w:szCs w:val="18"/>
          <w:lang w:val="en-GB"/>
        </w:rPr>
      </w:pPr>
      <w:r w:rsidRPr="00636AC8">
        <w:rPr>
          <w:rFonts w:ascii="Arial" w:hAnsi="Arial" w:cs="Frutiger-BoldCn"/>
          <w:b/>
          <w:bCs/>
          <w:sz w:val="24"/>
          <w:szCs w:val="18"/>
          <w:lang w:val="en-GB"/>
        </w:rPr>
        <w:t>TERM 4:</w:t>
      </w:r>
      <w:r>
        <w:rPr>
          <w:rFonts w:ascii="Arial" w:hAnsi="Arial" w:cs="Frutiger-BoldCn"/>
          <w:b/>
          <w:bCs/>
          <w:sz w:val="24"/>
          <w:szCs w:val="18"/>
          <w:lang w:val="en-GB"/>
        </w:rPr>
        <w:t xml:space="preserve">     </w:t>
      </w:r>
    </w:p>
    <w:p w:rsidR="005828C9" w:rsidRPr="0076781B"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right="-330" w:firstLine="4590"/>
        <w:jc w:val="left"/>
        <w:rPr>
          <w:rFonts w:ascii="Arial" w:hAnsi="Arial" w:cs="Frutiger-BoldCn"/>
          <w:b/>
          <w:bCs/>
          <w:sz w:val="24"/>
          <w:szCs w:val="18"/>
          <w:lang w:val="en-GB"/>
        </w:rPr>
      </w:pPr>
      <w:r>
        <w:rPr>
          <w:rFonts w:ascii="Arial" w:hAnsi="Arial" w:cs="Frutiger-BoldCn"/>
          <w:b/>
          <w:bCs/>
          <w:color w:val="4F81BD" w:themeColor="accent1"/>
          <w:sz w:val="22"/>
          <w:szCs w:val="18"/>
          <w:lang w:val="en-GB"/>
        </w:rPr>
        <w:t>Monday 1</w:t>
      </w:r>
      <w:r w:rsidR="007B4369">
        <w:rPr>
          <w:rFonts w:ascii="Arial" w:hAnsi="Arial" w:cs="Frutiger-BoldCn"/>
          <w:b/>
          <w:bCs/>
          <w:color w:val="4F81BD" w:themeColor="accent1"/>
          <w:sz w:val="22"/>
          <w:szCs w:val="18"/>
          <w:lang w:val="en-GB"/>
        </w:rPr>
        <w:t>5</w:t>
      </w:r>
      <w:r w:rsidR="006B316F">
        <w:rPr>
          <w:rFonts w:ascii="Arial" w:hAnsi="Arial" w:cs="Frutiger-BoldCn"/>
          <w:b/>
          <w:bCs/>
          <w:color w:val="4F81BD" w:themeColor="accent1"/>
          <w:sz w:val="22"/>
          <w:szCs w:val="18"/>
          <w:lang w:val="en-GB"/>
        </w:rPr>
        <w:t xml:space="preserve"> </w:t>
      </w:r>
      <w:proofErr w:type="gramStart"/>
      <w:r w:rsidR="006B316F">
        <w:rPr>
          <w:rFonts w:ascii="Arial" w:hAnsi="Arial" w:cs="Frutiger-BoldCn"/>
          <w:b/>
          <w:bCs/>
          <w:color w:val="4F81BD" w:themeColor="accent1"/>
          <w:sz w:val="22"/>
          <w:szCs w:val="18"/>
          <w:lang w:val="en-GB"/>
        </w:rPr>
        <w:t>October  –</w:t>
      </w:r>
      <w:proofErr w:type="gramEnd"/>
      <w:r w:rsidR="00F15E9E">
        <w:rPr>
          <w:rFonts w:ascii="Arial" w:hAnsi="Arial" w:cs="Frutiger-BoldCn"/>
          <w:b/>
          <w:bCs/>
          <w:color w:val="4F81BD" w:themeColor="accent1"/>
          <w:sz w:val="22"/>
          <w:szCs w:val="18"/>
          <w:lang w:val="en-GB"/>
        </w:rPr>
        <w:t xml:space="preserve">  to be advised</w:t>
      </w:r>
    </w:p>
    <w:p w:rsidR="005828C9" w:rsidRPr="00EC311D" w:rsidRDefault="005828C9" w:rsidP="005828C9">
      <w:pPr>
        <w:pStyle w:val="BodyText1"/>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s>
        <w:spacing w:after="0"/>
        <w:ind w:firstLine="4590"/>
        <w:jc w:val="left"/>
        <w:rPr>
          <w:rFonts w:ascii="Arial" w:hAnsi="Arial" w:cs="Frutiger-BoldCn"/>
          <w:b/>
          <w:bCs/>
          <w:sz w:val="18"/>
          <w:szCs w:val="18"/>
        </w:rPr>
      </w:pPr>
      <w:r>
        <w:rPr>
          <w:rFonts w:ascii="Arial" w:hAnsi="Arial"/>
          <w:sz w:val="18"/>
          <w:szCs w:val="18"/>
          <w:lang w:val="en-GB"/>
        </w:rPr>
        <w:t xml:space="preserve">Monday </w:t>
      </w:r>
      <w:r w:rsidR="007B4369">
        <w:rPr>
          <w:rFonts w:ascii="Arial" w:hAnsi="Arial"/>
          <w:sz w:val="18"/>
          <w:szCs w:val="18"/>
          <w:lang w:val="en-GB"/>
        </w:rPr>
        <w:t>22</w:t>
      </w:r>
      <w:r w:rsidRPr="0037330F">
        <w:rPr>
          <w:rFonts w:ascii="Arial" w:hAnsi="Arial"/>
          <w:sz w:val="18"/>
          <w:szCs w:val="18"/>
          <w:lang w:val="en-GB"/>
        </w:rPr>
        <w:t xml:space="preserve"> October </w:t>
      </w:r>
      <w:r>
        <w:rPr>
          <w:rFonts w:ascii="Arial" w:hAnsi="Arial"/>
          <w:sz w:val="18"/>
          <w:szCs w:val="18"/>
          <w:lang w:val="en-GB"/>
        </w:rPr>
        <w:tab/>
      </w:r>
      <w:r>
        <w:rPr>
          <w:rFonts w:ascii="Arial" w:hAnsi="Arial"/>
          <w:sz w:val="18"/>
          <w:szCs w:val="18"/>
          <w:lang w:val="en-GB"/>
        </w:rPr>
        <w:tab/>
      </w:r>
      <w:r w:rsidRPr="0037330F">
        <w:rPr>
          <w:rFonts w:ascii="Arial" w:hAnsi="Arial"/>
          <w:sz w:val="18"/>
          <w:szCs w:val="18"/>
          <w:lang w:val="en-GB"/>
        </w:rPr>
        <w:t xml:space="preserve">– </w:t>
      </w:r>
      <w:r w:rsidRPr="00636AC8">
        <w:rPr>
          <w:rFonts w:ascii="Arial" w:hAnsi="Arial"/>
          <w:i/>
          <w:sz w:val="18"/>
          <w:szCs w:val="18"/>
          <w:lang w:val="en-GB"/>
        </w:rPr>
        <w:t>Labour Day</w:t>
      </w:r>
    </w:p>
    <w:p w:rsidR="005828C9" w:rsidRDefault="005828C9" w:rsidP="005828C9">
      <w:pPr>
        <w:ind w:firstLine="4590"/>
      </w:pPr>
    </w:p>
    <w:p w:rsidR="005828C9" w:rsidRDefault="005828C9" w:rsidP="005828C9">
      <w:pPr>
        <w:ind w:firstLine="4590"/>
        <w:rPr>
          <w:b/>
          <w:color w:val="0070C0"/>
          <w:sz w:val="36"/>
          <w:szCs w:val="36"/>
        </w:rPr>
      </w:pPr>
    </w:p>
    <w:p w:rsidR="005828C9" w:rsidRDefault="005828C9" w:rsidP="005828C9">
      <w:pPr>
        <w:ind w:firstLine="4590"/>
        <w:rPr>
          <w:b/>
          <w:color w:val="0070C0"/>
          <w:sz w:val="36"/>
          <w:szCs w:val="36"/>
        </w:rPr>
      </w:pPr>
    </w:p>
    <w:p w:rsidR="005828C9" w:rsidRDefault="00223D69" w:rsidP="005828C9">
      <w:pPr>
        <w:ind w:firstLine="4590"/>
        <w:rPr>
          <w:b/>
          <w:color w:val="0070C0"/>
          <w:sz w:val="36"/>
          <w:szCs w:val="36"/>
        </w:rPr>
      </w:pPr>
      <w:r>
        <w:rPr>
          <w:noProof/>
          <w:lang w:val="en-NZ" w:eastAsia="en-NZ" w:bidi="ar-SA"/>
        </w:rPr>
        <mc:AlternateContent>
          <mc:Choice Requires="wps">
            <w:drawing>
              <wp:anchor distT="0" distB="0" distL="114300" distR="114300" simplePos="0" relativeHeight="251682816" behindDoc="0" locked="0" layoutInCell="1" allowOverlap="1">
                <wp:simplePos x="0" y="0"/>
                <wp:positionH relativeFrom="column">
                  <wp:posOffset>-124460</wp:posOffset>
                </wp:positionH>
                <wp:positionV relativeFrom="paragraph">
                  <wp:posOffset>138430</wp:posOffset>
                </wp:positionV>
                <wp:extent cx="6129655" cy="1641475"/>
                <wp:effectExtent l="0" t="803910" r="0" b="821690"/>
                <wp:wrapNone/>
                <wp:docPr id="8"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518937">
                          <a:off x="0" y="0"/>
                          <a:ext cx="6129655" cy="164147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947E46" w:rsidRDefault="00947E46" w:rsidP="00223D69">
                            <w:pPr>
                              <w:pStyle w:val="NormalWeb"/>
                              <w:spacing w:before="0" w:beforeAutospacing="0" w:after="0" w:afterAutospacing="0"/>
                              <w:jc w:val="center"/>
                            </w:pPr>
                            <w:r>
                              <w:rPr>
                                <w:shadow/>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6918937" w14:scaled="1"/>
                                  </w14:gradFill>
                                </w14:textFill>
                              </w:rPr>
                              <w:t>Learning for Life</w:t>
                            </w:r>
                          </w:p>
                        </w:txbxContent>
                      </wps:txbx>
                      <wps:bodyPr wrap="square" numCol="1" fromWordArt="1">
                        <a:prstTxWarp prst="textWave1">
                          <a:avLst>
                            <a:gd name="adj1" fmla="val 13005"/>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id="WordArt 2" o:spid="_x0000_s1043" type="#_x0000_t202" style="position:absolute;left:0;text-align:left;margin-left:-9.8pt;margin-top:10.9pt;width:482.65pt;height:129.25pt;rotation:-1659084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" filled="f" stroked="f">
                <v:stroke joinstyle="round"/>
                <o:lock v:ext="edit" shapetype="t"/>
                <v:textbox style="mso-fit-shape-to-text:t">
                  <w:txbxContent>
                    <w:p w:rsidR="00947E46" w:rsidRDefault="00947E46" w:rsidP="00223D69">
                      <w:pPr>
                        <w:pStyle w:val="NormalWeb"/>
                        <w:spacing w:before="0" w:beforeAutospacing="0" w:after="0" w:afterAutospacing="0"/>
                        <w:jc w:val="center"/>
                      </w:pPr>
                      <w:r>
                        <w:rPr>
                          <w:shadow/>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6918937" w14:scaled="1"/>
                            </w14:gradFill>
                          </w14:textFill>
                        </w:rPr>
                        <w:t>Learning for Life</w:t>
                      </w:r>
                    </w:p>
                  </w:txbxContent>
                </v:textbox>
              </v:shape>
            </w:pict>
          </mc:Fallback>
        </mc:AlternateContent>
      </w:r>
    </w:p>
    <w:p w:rsidR="005828C9" w:rsidRDefault="005828C9" w:rsidP="005828C9">
      <w:pPr>
        <w:ind w:firstLine="4590"/>
        <w:rPr>
          <w:b/>
          <w:color w:val="0070C0"/>
          <w:sz w:val="36"/>
          <w:szCs w:val="36"/>
        </w:rPr>
      </w:pPr>
    </w:p>
    <w:p w:rsidR="005828C9" w:rsidRDefault="005828C9" w:rsidP="005828C9">
      <w:pPr>
        <w:ind w:firstLine="4590"/>
        <w:rPr>
          <w:b/>
          <w:color w:val="0070C0"/>
          <w:sz w:val="36"/>
          <w:szCs w:val="36"/>
        </w:rPr>
      </w:pPr>
    </w:p>
    <w:p w:rsidR="005828C9" w:rsidRPr="0094090A" w:rsidRDefault="005828C9" w:rsidP="005828C9">
      <w:pPr>
        <w:rPr>
          <w:sz w:val="36"/>
          <w:szCs w:val="36"/>
        </w:rPr>
      </w:pPr>
    </w:p>
    <w:p w:rsidR="005828C9" w:rsidRPr="0094090A" w:rsidRDefault="005828C9" w:rsidP="005828C9">
      <w:pPr>
        <w:rPr>
          <w:sz w:val="36"/>
          <w:szCs w:val="36"/>
        </w:rPr>
      </w:pPr>
    </w:p>
    <w:p w:rsidR="005828C9" w:rsidRDefault="005828C9" w:rsidP="005828C9">
      <w:pPr>
        <w:jc w:val="center"/>
        <w:rPr>
          <w:sz w:val="36"/>
          <w:szCs w:val="36"/>
        </w:rPr>
      </w:pPr>
    </w:p>
    <w:p w:rsidR="005828C9" w:rsidRDefault="005828C9" w:rsidP="005828C9">
      <w:pPr>
        <w:rPr>
          <w:sz w:val="36"/>
          <w:szCs w:val="36"/>
        </w:rPr>
      </w:pPr>
      <w:r>
        <w:rPr>
          <w:b/>
          <w:noProof/>
          <w:color w:val="0070C0"/>
          <w:sz w:val="28"/>
          <w:szCs w:val="28"/>
          <w:lang w:val="en-NZ" w:eastAsia="en-NZ" w:bidi="ar-SA"/>
        </w:rPr>
        <w:drawing>
          <wp:anchor distT="0" distB="0" distL="114300" distR="114300" simplePos="0" relativeHeight="251680768" behindDoc="0" locked="0" layoutInCell="1" allowOverlap="1" wp14:anchorId="64FC7716" wp14:editId="44716AB9">
            <wp:simplePos x="0" y="0"/>
            <wp:positionH relativeFrom="column">
              <wp:posOffset>2987040</wp:posOffset>
            </wp:positionH>
            <wp:positionV relativeFrom="paragraph">
              <wp:posOffset>18415</wp:posOffset>
            </wp:positionV>
            <wp:extent cx="2987040" cy="2240280"/>
            <wp:effectExtent l="0" t="0" r="3810" b="7620"/>
            <wp:wrapNone/>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a_front.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87040" cy="2240280"/>
                    </a:xfrm>
                    <a:prstGeom prst="rect">
                      <a:avLst/>
                    </a:prstGeom>
                  </pic:spPr>
                </pic:pic>
              </a:graphicData>
            </a:graphic>
            <wp14:sizeRelH relativeFrom="margin">
              <wp14:pctWidth>0</wp14:pctWidth>
            </wp14:sizeRelH>
            <wp14:sizeRelV relativeFrom="margin">
              <wp14:pctHeight>0</wp14:pctHeight>
            </wp14:sizeRelV>
          </wp:anchor>
        </w:drawing>
      </w:r>
    </w:p>
    <w:p w:rsidR="005828C9" w:rsidRDefault="005828C9" w:rsidP="005828C9">
      <w:pPr>
        <w:rPr>
          <w:sz w:val="36"/>
          <w:szCs w:val="36"/>
        </w:rPr>
      </w:pPr>
    </w:p>
    <w:p w:rsidR="005828C9" w:rsidRDefault="005828C9" w:rsidP="005828C9">
      <w:pPr>
        <w:rPr>
          <w:sz w:val="36"/>
          <w:szCs w:val="36"/>
        </w:rPr>
      </w:pPr>
    </w:p>
    <w:p w:rsidR="005828C9" w:rsidRDefault="005828C9" w:rsidP="005828C9">
      <w:pPr>
        <w:rPr>
          <w:sz w:val="36"/>
          <w:szCs w:val="36"/>
        </w:rPr>
      </w:pPr>
    </w:p>
    <w:p w:rsidR="005828C9" w:rsidRDefault="005828C9" w:rsidP="005828C9">
      <w:pPr>
        <w:rPr>
          <w:sz w:val="36"/>
          <w:szCs w:val="36"/>
        </w:rPr>
      </w:pPr>
    </w:p>
    <w:p w:rsidR="005828C9" w:rsidRDefault="005828C9" w:rsidP="005828C9">
      <w:pPr>
        <w:rPr>
          <w:sz w:val="36"/>
          <w:szCs w:val="36"/>
        </w:rPr>
      </w:pPr>
    </w:p>
    <w:p w:rsidR="005828C9" w:rsidRPr="0094090A" w:rsidRDefault="005828C9" w:rsidP="005828C9">
      <w:pPr>
        <w:rPr>
          <w:sz w:val="36"/>
          <w:szCs w:val="36"/>
        </w:rPr>
      </w:pPr>
    </w:p>
    <w:p w:rsidR="00AA4897" w:rsidRDefault="00AA4897"/>
    <w:sectPr w:rsidR="00AA4897" w:rsidSect="00193F12">
      <w:pgSz w:w="11906" w:h="16838"/>
      <w:pgMar w:top="1440" w:right="1440" w:bottom="1276"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7E46" w:rsidRDefault="00947E46">
      <w:r>
        <w:separator/>
      </w:r>
    </w:p>
  </w:endnote>
  <w:endnote w:type="continuationSeparator" w:id="0">
    <w:p w:rsidR="00947E46" w:rsidRDefault="00947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4D"/>
    <w:family w:val="auto"/>
    <w:notTrueType/>
    <w:pitch w:val="default"/>
    <w:sig w:usb0="00000003" w:usb1="00000000" w:usb2="00000000" w:usb3="00000000" w:csb0="00000001" w:csb1="00000000"/>
  </w:font>
  <w:font w:name="Frutiger-Cn">
    <w:altName w:val="Frutiger 57Cn"/>
    <w:panose1 w:val="00000000000000000000"/>
    <w:charset w:val="4D"/>
    <w:family w:val="auto"/>
    <w:notTrueType/>
    <w:pitch w:val="default"/>
    <w:sig w:usb0="00000003" w:usb1="00000000" w:usb2="00000000" w:usb3="00000000" w:csb0="00000001" w:csb1="00000000"/>
  </w:font>
  <w:font w:name="ArialNarrow-Bold">
    <w:altName w:val="Arial Narrow"/>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GillSansMT">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Kristen ITC">
    <w:panose1 w:val="03050502040202030202"/>
    <w:charset w:val="00"/>
    <w:family w:val="script"/>
    <w:pitch w:val="variable"/>
    <w:sig w:usb0="00000003" w:usb1="00000000" w:usb2="00000000" w:usb3="00000000" w:csb0="00000001" w:csb1="00000000"/>
  </w:font>
  <w:font w:name="Ravie">
    <w:panose1 w:val="04040805050809020602"/>
    <w:charset w:val="00"/>
    <w:family w:val="decorative"/>
    <w:pitch w:val="variable"/>
    <w:sig w:usb0="00000003" w:usb1="00000000" w:usb2="00000000" w:usb3="00000000" w:csb0="00000001" w:csb1="00000000"/>
  </w:font>
  <w:font w:name="Frutiger-BoldCn">
    <w:altName w:val="Frutiger 67BoldCn"/>
    <w:panose1 w:val="00000000000000000000"/>
    <w:charset w:val="4D"/>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7E46" w:rsidRDefault="00947E46">
      <w:r>
        <w:separator/>
      </w:r>
    </w:p>
  </w:footnote>
  <w:footnote w:type="continuationSeparator" w:id="0">
    <w:p w:rsidR="00947E46" w:rsidRDefault="00947E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7E46" w:rsidRDefault="00947E4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EDA50FC"/>
    <w:multiLevelType w:val="hybridMultilevel"/>
    <w:tmpl w:val="7B0E6CE2"/>
    <w:lvl w:ilvl="0" w:tplc="BC384A94">
      <w:start w:val="1"/>
      <w:numFmt w:val="bullet"/>
      <w:lvlText w:val=""/>
      <w:lvlJc w:val="left"/>
      <w:pPr>
        <w:ind w:left="720" w:hanging="360"/>
      </w:pPr>
      <w:rPr>
        <w:rFonts w:ascii="Symbol" w:hAnsi="Symbol" w:hint="default"/>
        <w:color w:val="0070C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 w15:restartNumberingAfterBreak="0">
    <w:nsid w:val="35A67139"/>
    <w:multiLevelType w:val="hybridMultilevel"/>
    <w:tmpl w:val="9C18CE86"/>
    <w:lvl w:ilvl="0" w:tplc="70EA305E">
      <w:start w:val="1"/>
      <w:numFmt w:val="bullet"/>
      <w:lvlText w:val=""/>
      <w:lvlJc w:val="left"/>
      <w:pPr>
        <w:ind w:left="720" w:hanging="360"/>
      </w:pPr>
      <w:rPr>
        <w:rFonts w:ascii="Symbol" w:hAnsi="Symbol" w:hint="default"/>
        <w:color w:val="0070C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3F113EB8"/>
    <w:multiLevelType w:val="hybridMultilevel"/>
    <w:tmpl w:val="8286DF22"/>
    <w:lvl w:ilvl="0" w:tplc="C6C62D12">
      <w:start w:val="1"/>
      <w:numFmt w:val="bullet"/>
      <w:lvlText w:val=""/>
      <w:lvlJc w:val="left"/>
      <w:pPr>
        <w:ind w:left="720" w:hanging="360"/>
      </w:pPr>
      <w:rPr>
        <w:rFonts w:ascii="Symbol" w:hAnsi="Symbol" w:hint="default"/>
        <w:color w:val="0070C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8C9"/>
    <w:rsid w:val="000123D6"/>
    <w:rsid w:val="00121AAB"/>
    <w:rsid w:val="00193F12"/>
    <w:rsid w:val="001B6700"/>
    <w:rsid w:val="00223D69"/>
    <w:rsid w:val="0054232F"/>
    <w:rsid w:val="005828C9"/>
    <w:rsid w:val="00606605"/>
    <w:rsid w:val="00630C74"/>
    <w:rsid w:val="00656ED4"/>
    <w:rsid w:val="006A62FE"/>
    <w:rsid w:val="006B316F"/>
    <w:rsid w:val="006F0EC0"/>
    <w:rsid w:val="007827AD"/>
    <w:rsid w:val="007B4369"/>
    <w:rsid w:val="008B7109"/>
    <w:rsid w:val="008C2273"/>
    <w:rsid w:val="00947E46"/>
    <w:rsid w:val="00966C39"/>
    <w:rsid w:val="00A56CAF"/>
    <w:rsid w:val="00AA4897"/>
    <w:rsid w:val="00B8490C"/>
    <w:rsid w:val="00C02B41"/>
    <w:rsid w:val="00C21786"/>
    <w:rsid w:val="00C3401B"/>
    <w:rsid w:val="00CA6DA8"/>
    <w:rsid w:val="00D21BDB"/>
    <w:rsid w:val="00D3647D"/>
    <w:rsid w:val="00DE648E"/>
    <w:rsid w:val="00E02C0F"/>
    <w:rsid w:val="00E40148"/>
    <w:rsid w:val="00E627F2"/>
    <w:rsid w:val="00EB7D56"/>
    <w:rsid w:val="00F15E9E"/>
    <w:rsid w:val="00F8626C"/>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CA4C426-0ED6-409A-9661-2E9EAFDFB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NZ"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28C9"/>
    <w:rPr>
      <w:rFonts w:ascii="Calibri" w:eastAsiaTheme="minorEastAsia" w:hAnsi="Calibri"/>
      <w:lang w:val="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123D6"/>
  </w:style>
  <w:style w:type="paragraph" w:styleId="Title">
    <w:name w:val="Title"/>
    <w:basedOn w:val="Normal"/>
    <w:next w:val="Normal"/>
    <w:link w:val="TitleChar"/>
    <w:uiPriority w:val="10"/>
    <w:qFormat/>
    <w:rsid w:val="005828C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828C9"/>
    <w:rPr>
      <w:rFonts w:asciiTheme="majorHAnsi" w:eastAsiaTheme="majorEastAsia" w:hAnsiTheme="majorHAnsi" w:cstheme="majorBidi"/>
      <w:color w:val="17365D" w:themeColor="text2" w:themeShade="BF"/>
      <w:spacing w:val="5"/>
      <w:kern w:val="28"/>
      <w:sz w:val="52"/>
      <w:szCs w:val="52"/>
      <w:lang w:val="en-US" w:bidi="en-US"/>
    </w:rPr>
  </w:style>
  <w:style w:type="paragraph" w:styleId="ListParagraph">
    <w:name w:val="List Paragraph"/>
    <w:basedOn w:val="Normal"/>
    <w:uiPriority w:val="34"/>
    <w:qFormat/>
    <w:rsid w:val="005828C9"/>
    <w:pPr>
      <w:ind w:left="720"/>
      <w:contextualSpacing/>
    </w:pPr>
  </w:style>
  <w:style w:type="paragraph" w:styleId="Header">
    <w:name w:val="header"/>
    <w:basedOn w:val="Normal"/>
    <w:link w:val="HeaderChar"/>
    <w:uiPriority w:val="99"/>
    <w:unhideWhenUsed/>
    <w:rsid w:val="005828C9"/>
    <w:pPr>
      <w:tabs>
        <w:tab w:val="center" w:pos="4680"/>
        <w:tab w:val="right" w:pos="9360"/>
      </w:tabs>
    </w:pPr>
  </w:style>
  <w:style w:type="character" w:customStyle="1" w:styleId="HeaderChar">
    <w:name w:val="Header Char"/>
    <w:basedOn w:val="DefaultParagraphFont"/>
    <w:link w:val="Header"/>
    <w:uiPriority w:val="99"/>
    <w:rsid w:val="005828C9"/>
    <w:rPr>
      <w:rFonts w:ascii="Calibri" w:eastAsiaTheme="minorEastAsia" w:hAnsi="Calibri"/>
      <w:lang w:val="en-US" w:bidi="en-US"/>
    </w:rPr>
  </w:style>
  <w:style w:type="table" w:styleId="TableGrid">
    <w:name w:val="Table Grid"/>
    <w:basedOn w:val="TableNormal"/>
    <w:uiPriority w:val="59"/>
    <w:rsid w:val="005828C9"/>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ParagraphStyle">
    <w:name w:val="[No Paragraph Style]"/>
    <w:rsid w:val="005828C9"/>
    <w:pPr>
      <w:widowControl w:val="0"/>
      <w:autoSpaceDE w:val="0"/>
      <w:autoSpaceDN w:val="0"/>
      <w:adjustRightInd w:val="0"/>
      <w:spacing w:line="288" w:lineRule="auto"/>
      <w:textAlignment w:val="center"/>
    </w:pPr>
    <w:rPr>
      <w:rFonts w:ascii="Times-Roman" w:eastAsia="Times New Roman" w:hAnsi="Times-Roman" w:cs="Times-Roman"/>
      <w:color w:val="000000"/>
      <w:lang w:val="en-US"/>
    </w:rPr>
  </w:style>
  <w:style w:type="paragraph" w:customStyle="1" w:styleId="BodyText1">
    <w:name w:val="Body Text1"/>
    <w:basedOn w:val="NoParagraphStyle"/>
    <w:uiPriority w:val="99"/>
    <w:rsid w:val="005828C9"/>
    <w:pPr>
      <w:suppressAutoHyphens/>
      <w:spacing w:after="113" w:line="280" w:lineRule="atLeast"/>
      <w:jc w:val="both"/>
    </w:pPr>
    <w:rPr>
      <w:rFonts w:ascii="Frutiger-Cn" w:hAnsi="Frutiger-Cn" w:cs="Frutiger-Cn"/>
      <w:sz w:val="20"/>
      <w:szCs w:val="20"/>
    </w:rPr>
  </w:style>
  <w:style w:type="paragraph" w:customStyle="1" w:styleId="Intro">
    <w:name w:val="Intro"/>
    <w:basedOn w:val="NoParagraphStyle"/>
    <w:uiPriority w:val="99"/>
    <w:rsid w:val="005828C9"/>
    <w:pPr>
      <w:suppressAutoHyphens/>
      <w:spacing w:after="113" w:line="400" w:lineRule="atLeast"/>
    </w:pPr>
    <w:rPr>
      <w:rFonts w:ascii="ArialNarrow-Bold" w:hAnsi="ArialNarrow-Bold" w:cs="ArialNarrow-Bold"/>
      <w:b/>
      <w:bCs/>
      <w:caps/>
      <w:color w:val="8C0000"/>
      <w:sz w:val="20"/>
      <w:szCs w:val="20"/>
    </w:rPr>
  </w:style>
  <w:style w:type="paragraph" w:styleId="BalloonText">
    <w:name w:val="Balloon Text"/>
    <w:basedOn w:val="Normal"/>
    <w:link w:val="BalloonTextChar"/>
    <w:uiPriority w:val="99"/>
    <w:semiHidden/>
    <w:unhideWhenUsed/>
    <w:rsid w:val="005828C9"/>
    <w:rPr>
      <w:rFonts w:ascii="Tahoma" w:hAnsi="Tahoma" w:cs="Tahoma"/>
      <w:sz w:val="16"/>
      <w:szCs w:val="16"/>
    </w:rPr>
  </w:style>
  <w:style w:type="character" w:customStyle="1" w:styleId="BalloonTextChar">
    <w:name w:val="Balloon Text Char"/>
    <w:basedOn w:val="DefaultParagraphFont"/>
    <w:link w:val="BalloonText"/>
    <w:uiPriority w:val="99"/>
    <w:semiHidden/>
    <w:rsid w:val="005828C9"/>
    <w:rPr>
      <w:rFonts w:ascii="Tahoma" w:eastAsiaTheme="minorEastAsia" w:hAnsi="Tahoma" w:cs="Tahoma"/>
      <w:sz w:val="16"/>
      <w:szCs w:val="16"/>
      <w:lang w:val="en-US" w:bidi="en-US"/>
    </w:rPr>
  </w:style>
  <w:style w:type="paragraph" w:styleId="NormalWeb">
    <w:name w:val="Normal (Web)"/>
    <w:basedOn w:val="Normal"/>
    <w:uiPriority w:val="99"/>
    <w:semiHidden/>
    <w:unhideWhenUsed/>
    <w:rsid w:val="00223D69"/>
    <w:pPr>
      <w:spacing w:before="100" w:beforeAutospacing="1" w:after="100" w:afterAutospacing="1"/>
    </w:pPr>
    <w:rPr>
      <w:rFonts w:ascii="Times New Roman" w:hAnsi="Times New Roman" w:cs="Times New Roman"/>
      <w:lang w:val="en-NZ" w:eastAsia="en-NZ"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image" Target="media/image25.png"/><Relationship Id="rId42" Type="http://schemas.openxmlformats.org/officeDocument/2006/relationships/image" Target="media/image29.jpeg"/><Relationship Id="rId47" Type="http://schemas.openxmlformats.org/officeDocument/2006/relationships/image" Target="media/image35.jpeg"/><Relationship Id="rId50" Type="http://schemas.openxmlformats.org/officeDocument/2006/relationships/image" Target="media/image38.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1.jpeg"/><Relationship Id="rId29" Type="http://schemas.openxmlformats.org/officeDocument/2006/relationships/image" Target="media/image20.jp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3.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7.jpeg"/><Relationship Id="rId10" Type="http://schemas.openxmlformats.org/officeDocument/2006/relationships/image" Target="media/image2.jpeg"/><Relationship Id="rId19" Type="http://schemas.openxmlformats.org/officeDocument/2006/relationships/image" Target="media/image10.jpg"/><Relationship Id="rId31" Type="http://schemas.openxmlformats.org/officeDocument/2006/relationships/image" Target="media/image22.jpeg"/><Relationship Id="rId44" Type="http://schemas.openxmlformats.org/officeDocument/2006/relationships/image" Target="media/image32.jpeg"/><Relationship Id="rId52"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image" Target="media/image1.jpeg"/><Relationship Id="rId51" Type="http://schemas.openxmlformats.org/officeDocument/2006/relationships/image" Target="media/image3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D966AD-43CB-4209-BE02-8745377E1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776925B2</Template>
  <TotalTime>6</TotalTime>
  <Pages>14</Pages>
  <Words>2176</Words>
  <Characters>12409</Characters>
  <Application>Microsoft Office Word</Application>
  <DocSecurity>4</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Putaruru College</Company>
  <LinksUpToDate>false</LinksUpToDate>
  <CharactersWithSpaces>14556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Jennie Eyre</cp:lastModifiedBy>
  <cp:revision>2</cp:revision>
  <cp:lastPrinted>2018-02-13T22:16:00Z</cp:lastPrinted>
  <dcterms:created xsi:type="dcterms:W3CDTF">2018-03-01T21:29:00Z</dcterms:created>
  <dcterms:modified xsi:type="dcterms:W3CDTF">2018-03-01T21:29:00Z</dcterms:modified>
</cp:coreProperties>
</file>